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5BDC2" w14:textId="77777777" w:rsidR="00126C07" w:rsidRPr="00FA15EF" w:rsidRDefault="00126C07" w:rsidP="002A706D">
      <w:pPr>
        <w:rPr>
          <w:lang w:val="en-US"/>
        </w:rPr>
      </w:pPr>
    </w:p>
    <w:p w14:paraId="03570117" w14:textId="50B5DFD3" w:rsidR="00126C07" w:rsidRPr="00B57E57" w:rsidRDefault="00C0280F" w:rsidP="002A706D">
      <w:pPr>
        <w:rPr>
          <w:b/>
          <w:bCs/>
          <w:lang w:val="sr-Cyrl-BA"/>
        </w:rPr>
      </w:pPr>
      <w:r w:rsidRPr="00B57E57">
        <w:rPr>
          <w:b/>
          <w:bCs/>
          <w:lang w:val="en-US"/>
        </w:rPr>
        <w:t>Ko</w:t>
      </w:r>
      <w:r w:rsidR="00126C07" w:rsidRPr="00B57E57">
        <w:rPr>
          <w:b/>
          <w:bCs/>
          <w:lang w:val="sr-Cyrl-BA"/>
        </w:rPr>
        <w:t>мисија именована Рјешењем број</w:t>
      </w:r>
      <w:r w:rsidR="00FA15EF" w:rsidRPr="00B57E57">
        <w:rPr>
          <w:b/>
          <w:bCs/>
          <w:lang w:val="sr-Cyrl-BA"/>
        </w:rPr>
        <w:t xml:space="preserve"> </w:t>
      </w:r>
      <w:r w:rsidR="00FA15EF" w:rsidRPr="00B57E57">
        <w:rPr>
          <w:b/>
          <w:bCs/>
          <w:lang w:val="en-US"/>
        </w:rPr>
        <w:t>IV-2.1.3600/21</w:t>
      </w:r>
      <w:r w:rsidR="00126C07" w:rsidRPr="00B57E57">
        <w:rPr>
          <w:b/>
          <w:bCs/>
          <w:lang w:val="sr-Cyrl-BA"/>
        </w:rPr>
        <w:t xml:space="preserve"> од</w:t>
      </w:r>
      <w:r w:rsidR="00FA15EF" w:rsidRPr="00B57E57">
        <w:rPr>
          <w:b/>
          <w:bCs/>
          <w:lang w:val="en-US"/>
        </w:rPr>
        <w:t xml:space="preserve"> 25.02.2021. </w:t>
      </w:r>
      <w:r w:rsidR="00126C07" w:rsidRPr="00B57E57">
        <w:rPr>
          <w:b/>
          <w:bCs/>
          <w:lang w:val="sr-Cyrl-BA"/>
        </w:rPr>
        <w:t>год.</w:t>
      </w:r>
    </w:p>
    <w:p w14:paraId="139E9074" w14:textId="0076C4B0" w:rsidR="002A706D" w:rsidRDefault="002A706D" w:rsidP="002A706D">
      <w:pPr>
        <w:rPr>
          <w:lang w:val="sr-Cyrl-BA"/>
        </w:rPr>
      </w:pPr>
      <w:r>
        <w:rPr>
          <w:lang w:val="sr-Cyrl-BA"/>
        </w:rPr>
        <w:t xml:space="preserve">Датум: </w:t>
      </w:r>
      <w:r w:rsidR="00126C07">
        <w:rPr>
          <w:lang w:val="sr-Cyrl-BA"/>
        </w:rPr>
        <w:t>26</w:t>
      </w:r>
      <w:r>
        <w:rPr>
          <w:lang w:val="sr-Cyrl-BA"/>
        </w:rPr>
        <w:t>.</w:t>
      </w:r>
      <w:r w:rsidR="00AE1ED2">
        <w:rPr>
          <w:lang w:val="hr-HR"/>
        </w:rPr>
        <w:t>0</w:t>
      </w:r>
      <w:r w:rsidR="00AB35DF">
        <w:rPr>
          <w:lang w:val="hr-HR"/>
        </w:rPr>
        <w:t>2</w:t>
      </w:r>
      <w:r>
        <w:rPr>
          <w:lang w:val="sr-Cyrl-BA"/>
        </w:rPr>
        <w:t>.20</w:t>
      </w:r>
      <w:r w:rsidR="00AE1ED2">
        <w:rPr>
          <w:lang w:val="hr-HR"/>
        </w:rPr>
        <w:t>2</w:t>
      </w:r>
      <w:r w:rsidR="00AB35DF">
        <w:rPr>
          <w:lang w:val="hr-HR"/>
        </w:rPr>
        <w:t>1</w:t>
      </w:r>
      <w:r>
        <w:rPr>
          <w:lang w:val="sr-Cyrl-BA"/>
        </w:rPr>
        <w:t>.</w:t>
      </w:r>
      <w:r w:rsidR="002F4C62">
        <w:rPr>
          <w:lang w:val="hr-HR"/>
        </w:rPr>
        <w:t xml:space="preserve"> </w:t>
      </w:r>
      <w:r>
        <w:rPr>
          <w:lang w:val="sr-Cyrl-BA"/>
        </w:rPr>
        <w:t>године</w:t>
      </w:r>
    </w:p>
    <w:p w14:paraId="4518688A" w14:textId="77777777" w:rsidR="00001454" w:rsidRDefault="00001454" w:rsidP="002A706D">
      <w:pPr>
        <w:rPr>
          <w:lang w:val="sr-Cyrl-BA"/>
        </w:rPr>
      </w:pPr>
    </w:p>
    <w:p w14:paraId="68E4DF97" w14:textId="7F5A9951" w:rsidR="00B71738" w:rsidRDefault="002A706D" w:rsidP="0094670B">
      <w:pPr>
        <w:tabs>
          <w:tab w:val="left" w:pos="720"/>
          <w:tab w:val="left" w:pos="1440"/>
          <w:tab w:val="left" w:pos="2160"/>
          <w:tab w:val="left" w:pos="2880"/>
          <w:tab w:val="left" w:pos="3636"/>
        </w:tabs>
        <w:rPr>
          <w:b/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94670B">
        <w:rPr>
          <w:lang w:val="sr-Cyrl-BA"/>
        </w:rPr>
        <w:tab/>
      </w:r>
      <w:r w:rsidR="007413D2">
        <w:rPr>
          <w:b/>
          <w:lang w:val="sr-Cyrl-BA"/>
        </w:rPr>
        <w:tab/>
      </w:r>
      <w:r w:rsidR="0094670B">
        <w:rPr>
          <w:b/>
          <w:lang w:val="sr-Cyrl-BA"/>
        </w:rPr>
        <w:tab/>
      </w:r>
    </w:p>
    <w:p w14:paraId="0AF627B7" w14:textId="77777777" w:rsidR="00B57E57" w:rsidRDefault="00B57E57" w:rsidP="002A706D">
      <w:pPr>
        <w:rPr>
          <w:b/>
          <w:lang w:val="sr-Cyrl-BA"/>
        </w:rPr>
      </w:pPr>
    </w:p>
    <w:p w14:paraId="2F62A615" w14:textId="26EA70CD" w:rsidR="00C177F9" w:rsidRDefault="007413D2" w:rsidP="002A706D">
      <w:pPr>
        <w:rPr>
          <w:b/>
          <w:lang w:val="sr-Cyrl-BA"/>
        </w:rPr>
      </w:pPr>
      <w:r>
        <w:rPr>
          <w:b/>
          <w:lang w:val="sr-Cyrl-BA"/>
        </w:rPr>
        <w:tab/>
      </w:r>
    </w:p>
    <w:p w14:paraId="58CB7B0B" w14:textId="77777777" w:rsidR="00B57E57" w:rsidRDefault="00B57E57" w:rsidP="002A706D">
      <w:pPr>
        <w:rPr>
          <w:b/>
          <w:lang w:val="sr-Cyrl-BA"/>
        </w:rPr>
      </w:pPr>
    </w:p>
    <w:p w14:paraId="7411F01C" w14:textId="77777777" w:rsidR="00B57E57" w:rsidRDefault="007413D2" w:rsidP="002A706D">
      <w:pPr>
        <w:rPr>
          <w:b/>
          <w:lang w:val="sr-Cyrl-BA"/>
        </w:rPr>
      </w:pP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 w:rsidR="00B71738">
        <w:rPr>
          <w:b/>
          <w:lang w:val="sr-Cyrl-BA"/>
        </w:rPr>
        <w:tab/>
      </w:r>
      <w:r w:rsidR="00B71738">
        <w:rPr>
          <w:b/>
          <w:lang w:val="sr-Cyrl-BA"/>
        </w:rPr>
        <w:tab/>
      </w:r>
      <w:r w:rsidR="00B71738">
        <w:rPr>
          <w:b/>
          <w:lang w:val="sr-Cyrl-BA"/>
        </w:rPr>
        <w:tab/>
      </w:r>
      <w:r w:rsidR="00B71738">
        <w:rPr>
          <w:b/>
          <w:lang w:val="sr-Cyrl-BA"/>
        </w:rPr>
        <w:tab/>
      </w:r>
    </w:p>
    <w:p w14:paraId="768A41A0" w14:textId="6F3565F8" w:rsidR="00DD235C" w:rsidRDefault="000D10CB" w:rsidP="002A706D">
      <w:pPr>
        <w:rPr>
          <w:b/>
          <w:lang w:val="sr-Cyrl-BA"/>
        </w:rPr>
      </w:pPr>
      <w:r>
        <w:rPr>
          <w:b/>
          <w:lang w:val="sr-Cyrl-BA"/>
        </w:rPr>
        <w:t>УПРАВА ДРУШТВА</w:t>
      </w:r>
    </w:p>
    <w:p w14:paraId="6E95C869" w14:textId="77777777" w:rsidR="00B57E57" w:rsidRPr="005F30FD" w:rsidRDefault="00B57E57" w:rsidP="002A706D">
      <w:pPr>
        <w:rPr>
          <w:b/>
          <w:i/>
          <w:lang w:val="sr-Cyrl-BA"/>
        </w:rPr>
      </w:pPr>
    </w:p>
    <w:p w14:paraId="2023E95E" w14:textId="205E56A6" w:rsidR="00001454" w:rsidRDefault="00001454" w:rsidP="002A706D">
      <w:pPr>
        <w:rPr>
          <w:b/>
          <w:lang w:val="sr-Cyrl-BA"/>
        </w:rPr>
      </w:pPr>
    </w:p>
    <w:p w14:paraId="5E2ED680" w14:textId="77777777" w:rsidR="00B57E57" w:rsidRDefault="00B57E57" w:rsidP="002A706D">
      <w:pPr>
        <w:rPr>
          <w:b/>
          <w:lang w:val="sr-Cyrl-BA"/>
        </w:rPr>
      </w:pPr>
    </w:p>
    <w:p w14:paraId="13734120" w14:textId="113C3AC1" w:rsidR="00126C07" w:rsidRDefault="002A706D" w:rsidP="00126C07">
      <w:pPr>
        <w:rPr>
          <w:lang w:val="sr-Cyrl-BA"/>
        </w:rPr>
      </w:pPr>
      <w:r w:rsidRPr="002F479D">
        <w:rPr>
          <w:b/>
          <w:lang w:val="sr-Cyrl-BA"/>
        </w:rPr>
        <w:t>ПРЕДМЕТ:</w:t>
      </w:r>
      <w:r>
        <w:rPr>
          <w:lang w:val="sr-Cyrl-BA"/>
        </w:rPr>
        <w:t xml:space="preserve"> </w:t>
      </w:r>
      <w:r w:rsidR="007413D2">
        <w:rPr>
          <w:lang w:val="sr-Cyrl-BA"/>
        </w:rPr>
        <w:t xml:space="preserve">Извјештај </w:t>
      </w:r>
      <w:r w:rsidR="00126C07">
        <w:rPr>
          <w:lang w:val="en-US"/>
        </w:rPr>
        <w:t>Ko</w:t>
      </w:r>
      <w:r w:rsidR="00126C07">
        <w:rPr>
          <w:lang w:val="sr-Cyrl-BA"/>
        </w:rPr>
        <w:t xml:space="preserve">мисије </w:t>
      </w:r>
    </w:p>
    <w:p w14:paraId="4EA6BBDB" w14:textId="54C2B2A5" w:rsidR="00B57E57" w:rsidRDefault="00B57E57" w:rsidP="00126C07">
      <w:pPr>
        <w:rPr>
          <w:lang w:val="sr-Cyrl-BA"/>
        </w:rPr>
      </w:pPr>
    </w:p>
    <w:p w14:paraId="4C4C51C9" w14:textId="45E7CF2E" w:rsidR="00B57E57" w:rsidRDefault="00B57E57" w:rsidP="00126C07">
      <w:pPr>
        <w:rPr>
          <w:lang w:val="sr-Cyrl-BA"/>
        </w:rPr>
      </w:pPr>
    </w:p>
    <w:p w14:paraId="6903FA04" w14:textId="77777777" w:rsidR="00B57E57" w:rsidRDefault="00B57E57" w:rsidP="00126C07">
      <w:pPr>
        <w:rPr>
          <w:lang w:val="sr-Cyrl-BA"/>
        </w:rPr>
      </w:pPr>
    </w:p>
    <w:p w14:paraId="1E2A2275" w14:textId="33DA3226" w:rsidR="00B57E57" w:rsidRDefault="00B57E57" w:rsidP="005F779D">
      <w:pPr>
        <w:ind w:firstLine="360"/>
        <w:rPr>
          <w:lang w:val="sr-Cyrl-BA"/>
        </w:rPr>
      </w:pPr>
      <w:r>
        <w:rPr>
          <w:lang w:val="sr-Cyrl-BA"/>
        </w:rPr>
        <w:t>Поштовани,</w:t>
      </w:r>
    </w:p>
    <w:p w14:paraId="6183D666" w14:textId="589B5148" w:rsidR="00665B29" w:rsidRDefault="00665B29" w:rsidP="00126C07">
      <w:pPr>
        <w:rPr>
          <w:lang w:val="sr-Cyrl-CS"/>
        </w:rPr>
      </w:pPr>
    </w:p>
    <w:p w14:paraId="598A0B39" w14:textId="77777777" w:rsidR="00B57E57" w:rsidRDefault="00B57E57" w:rsidP="00126C07">
      <w:pPr>
        <w:rPr>
          <w:lang w:val="sr-Cyrl-CS"/>
        </w:rPr>
      </w:pPr>
    </w:p>
    <w:p w14:paraId="128816C6" w14:textId="45488E6C" w:rsidR="00FA15EF" w:rsidRDefault="00FA15EF" w:rsidP="00B57E57">
      <w:pPr>
        <w:ind w:firstLine="360"/>
        <w:jc w:val="both"/>
        <w:rPr>
          <w:lang w:val="sr-Cyrl-BA"/>
        </w:rPr>
      </w:pPr>
      <w:r w:rsidRPr="00FA15EF">
        <w:rPr>
          <w:lang w:val="en-US"/>
        </w:rPr>
        <w:t>Ko</w:t>
      </w:r>
      <w:r w:rsidRPr="00FA15EF">
        <w:rPr>
          <w:lang w:val="sr-Cyrl-BA"/>
        </w:rPr>
        <w:t xml:space="preserve">мисија именована Рјешењем број </w:t>
      </w:r>
      <w:r w:rsidRPr="00FA15EF">
        <w:rPr>
          <w:lang w:val="en-US"/>
        </w:rPr>
        <w:t>IV-2.1.3600/21</w:t>
      </w:r>
      <w:r w:rsidRPr="00FA15EF">
        <w:rPr>
          <w:lang w:val="sr-Cyrl-BA"/>
        </w:rPr>
        <w:t xml:space="preserve"> од</w:t>
      </w:r>
      <w:r w:rsidRPr="00FA15EF">
        <w:rPr>
          <w:lang w:val="en-US"/>
        </w:rPr>
        <w:t xml:space="preserve"> 25.02.2021. </w:t>
      </w:r>
      <w:r w:rsidRPr="00FA15EF">
        <w:rPr>
          <w:lang w:val="sr-Cyrl-BA"/>
        </w:rPr>
        <w:t>год.</w:t>
      </w:r>
      <w:r>
        <w:rPr>
          <w:lang w:val="en-US"/>
        </w:rPr>
        <w:t xml:space="preserve"> </w:t>
      </w:r>
      <w:r>
        <w:rPr>
          <w:lang w:val="sr-Cyrl-BA"/>
        </w:rPr>
        <w:t>у саставу:</w:t>
      </w:r>
    </w:p>
    <w:p w14:paraId="0B8CAA51" w14:textId="7214B718" w:rsidR="00FA15EF" w:rsidRPr="00FA15EF" w:rsidRDefault="00FA15EF" w:rsidP="00FA15EF">
      <w:pPr>
        <w:pStyle w:val="ListParagraph"/>
        <w:numPr>
          <w:ilvl w:val="0"/>
          <w:numId w:val="14"/>
        </w:numPr>
        <w:jc w:val="both"/>
        <w:rPr>
          <w:lang w:val="sr-Cyrl-BA"/>
        </w:rPr>
      </w:pPr>
      <w:r w:rsidRPr="00FA15EF">
        <w:rPr>
          <w:lang w:val="sr-Cyrl-BA"/>
        </w:rPr>
        <w:t>Жељко Ђурић - предсједник</w:t>
      </w:r>
    </w:p>
    <w:p w14:paraId="432FED1D" w14:textId="127CD3F6" w:rsidR="00FA15EF" w:rsidRPr="00FA15EF" w:rsidRDefault="00FA15EF" w:rsidP="00FA15EF">
      <w:pPr>
        <w:pStyle w:val="ListParagraph"/>
        <w:numPr>
          <w:ilvl w:val="0"/>
          <w:numId w:val="14"/>
        </w:numPr>
        <w:jc w:val="both"/>
        <w:rPr>
          <w:lang w:val="sr-Cyrl-BA"/>
        </w:rPr>
      </w:pPr>
      <w:r w:rsidRPr="00FA15EF">
        <w:rPr>
          <w:lang w:val="sr-Cyrl-BA"/>
        </w:rPr>
        <w:t>Слободан Кауриновић - члан,</w:t>
      </w:r>
    </w:p>
    <w:p w14:paraId="2BCD526F" w14:textId="598BBC36" w:rsidR="00FA15EF" w:rsidRPr="00FA15EF" w:rsidRDefault="00FA15EF" w:rsidP="00FA15EF">
      <w:pPr>
        <w:pStyle w:val="ListParagraph"/>
        <w:numPr>
          <w:ilvl w:val="0"/>
          <w:numId w:val="14"/>
        </w:numPr>
        <w:jc w:val="both"/>
        <w:rPr>
          <w:lang w:val="sr-Cyrl-BA"/>
        </w:rPr>
      </w:pPr>
      <w:r w:rsidRPr="00FA15EF">
        <w:rPr>
          <w:lang w:val="sr-Cyrl-BA"/>
        </w:rPr>
        <w:t>Биљана Моћић - члан,</w:t>
      </w:r>
    </w:p>
    <w:p w14:paraId="3997089D" w14:textId="05792376" w:rsidR="00FA15EF" w:rsidRDefault="00FA15EF" w:rsidP="00FA15EF">
      <w:pPr>
        <w:pStyle w:val="ListParagraph"/>
        <w:numPr>
          <w:ilvl w:val="0"/>
          <w:numId w:val="14"/>
        </w:numPr>
        <w:jc w:val="both"/>
        <w:rPr>
          <w:lang w:val="sr-Cyrl-BA"/>
        </w:rPr>
      </w:pPr>
      <w:r w:rsidRPr="00FA15EF">
        <w:rPr>
          <w:lang w:val="sr-Cyrl-BA"/>
        </w:rPr>
        <w:t xml:space="preserve">Данијел Анић </w:t>
      </w:r>
      <w:r>
        <w:rPr>
          <w:lang w:val="sr-Cyrl-BA"/>
        </w:rPr>
        <w:t>–</w:t>
      </w:r>
      <w:r w:rsidRPr="00FA15EF">
        <w:rPr>
          <w:lang w:val="sr-Cyrl-BA"/>
        </w:rPr>
        <w:t xml:space="preserve"> члан</w:t>
      </w:r>
      <w:r>
        <w:rPr>
          <w:lang w:val="sr-Cyrl-BA"/>
        </w:rPr>
        <w:t>,</w:t>
      </w:r>
    </w:p>
    <w:p w14:paraId="13520929" w14:textId="6361E844" w:rsidR="00FA15EF" w:rsidRDefault="00FA15EF" w:rsidP="00FA15EF">
      <w:pPr>
        <w:jc w:val="both"/>
        <w:rPr>
          <w:lang w:val="sr-Cyrl-BA"/>
        </w:rPr>
      </w:pPr>
      <w:r>
        <w:rPr>
          <w:lang w:val="sr-Cyrl-BA"/>
        </w:rPr>
        <w:t xml:space="preserve">је имала задатак да врши координирање рада ангажованог екстерног рачуновође и стручних служби Сектора за рачуноводство у смислу презентовања свих релевантних чињеница на основу којих ће ангажовани сертификовани рачуновођа израдити финансијске извјештаје за 2020. годину. </w:t>
      </w:r>
    </w:p>
    <w:p w14:paraId="3E1857DD" w14:textId="46EF86FC" w:rsidR="00FA15EF" w:rsidRDefault="00FA15EF" w:rsidP="00FA15EF">
      <w:pPr>
        <w:jc w:val="both"/>
        <w:rPr>
          <w:lang w:val="sr-Cyrl-BA"/>
        </w:rPr>
      </w:pPr>
    </w:p>
    <w:p w14:paraId="7C357BD7" w14:textId="2EA34BE7" w:rsidR="00F77305" w:rsidRDefault="00FA15EF" w:rsidP="00B57E57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На основу Уговора о дјелу број </w:t>
      </w:r>
      <w:r w:rsidR="007B3B20">
        <w:rPr>
          <w:lang w:val="en-US"/>
        </w:rPr>
        <w:t xml:space="preserve">3479-1/21 </w:t>
      </w:r>
      <w:r>
        <w:rPr>
          <w:lang w:val="sr-Cyrl-BA"/>
        </w:rPr>
        <w:t xml:space="preserve">од </w:t>
      </w:r>
      <w:r w:rsidR="007B3B20">
        <w:rPr>
          <w:lang w:val="en-US"/>
        </w:rPr>
        <w:t>24.02.2021.</w:t>
      </w:r>
      <w:r>
        <w:rPr>
          <w:lang w:val="sr-Cyrl-BA"/>
        </w:rPr>
        <w:t xml:space="preserve"> године, Комисија је </w:t>
      </w:r>
      <w:r w:rsidR="00F77305">
        <w:rPr>
          <w:lang w:val="sr-Cyrl-BA"/>
        </w:rPr>
        <w:t>презентовала све релевантне чињенице</w:t>
      </w:r>
      <w:r>
        <w:rPr>
          <w:lang w:val="sr-Cyrl-BA"/>
        </w:rPr>
        <w:t xml:space="preserve"> Видосав</w:t>
      </w:r>
      <w:r w:rsidR="00F77305">
        <w:rPr>
          <w:lang w:val="sr-Cyrl-BA"/>
        </w:rPr>
        <w:t>и</w:t>
      </w:r>
      <w:r>
        <w:rPr>
          <w:lang w:val="sr-Cyrl-BA"/>
        </w:rPr>
        <w:t xml:space="preserve"> Смиљанић, сетрификован</w:t>
      </w:r>
      <w:r w:rsidR="00F77305">
        <w:rPr>
          <w:lang w:val="sr-Cyrl-BA"/>
        </w:rPr>
        <w:t>о</w:t>
      </w:r>
      <w:r>
        <w:rPr>
          <w:lang w:val="sr-Cyrl-BA"/>
        </w:rPr>
        <w:t>м рачуновођ</w:t>
      </w:r>
      <w:r w:rsidR="00F77305">
        <w:rPr>
          <w:lang w:val="sr-Cyrl-BA"/>
        </w:rPr>
        <w:t>и</w:t>
      </w:r>
      <w:r>
        <w:rPr>
          <w:lang w:val="sr-Cyrl-BA"/>
        </w:rPr>
        <w:t xml:space="preserve">, </w:t>
      </w:r>
      <w:r w:rsidR="00F77305">
        <w:rPr>
          <w:lang w:val="sr-Cyrl-BA"/>
        </w:rPr>
        <w:t>а које су везане за пословне догађаје у 2020. години и имају одраз на финансијски положај, резултат пословања, новчане токове, промјене у капиталу и објелодањивања у напоменама уз финансијске извјештаје Жељезница Републике Српске. Такође, Комисија је предузела неопходне активности како би се обезбиједила сарадња и доступност неопходне документације у оквиру стручних служби у Сектору за рачуноводство.</w:t>
      </w:r>
    </w:p>
    <w:p w14:paraId="523B3D22" w14:textId="77777777" w:rsidR="00F77305" w:rsidRDefault="00F77305" w:rsidP="00FA15EF">
      <w:pPr>
        <w:jc w:val="both"/>
        <w:rPr>
          <w:lang w:val="sr-Cyrl-BA"/>
        </w:rPr>
      </w:pPr>
    </w:p>
    <w:p w14:paraId="70E69C34" w14:textId="57715DCB" w:rsidR="007E3275" w:rsidRPr="007E3275" w:rsidRDefault="00F77305" w:rsidP="00B57E57">
      <w:pPr>
        <w:ind w:firstLine="720"/>
        <w:jc w:val="both"/>
        <w:rPr>
          <w:sz w:val="28"/>
          <w:szCs w:val="28"/>
          <w:lang w:val="sr-Cyrl-BA"/>
        </w:rPr>
      </w:pPr>
      <w:r>
        <w:rPr>
          <w:lang w:val="sr-Cyrl-BA"/>
        </w:rPr>
        <w:t>Видосава Смиљанић, на основу поменутог Уговора, израдила је и доставила сет финансисјких извјештаја за 2020. годину (без Напомена уз финансијске извјештаје које ће, због обимности истих, накнадно израдити и доставити). Комисија је извршила увид у достављене извјештаје</w:t>
      </w:r>
      <w:r w:rsidR="007E3275">
        <w:rPr>
          <w:lang w:val="sr-Cyrl-BA"/>
        </w:rPr>
        <w:t xml:space="preserve">. </w:t>
      </w:r>
      <w:r w:rsidR="007E3275" w:rsidRPr="007E3275">
        <w:rPr>
          <w:lang w:val="sr-Cyrl-BA"/>
        </w:rPr>
        <w:t xml:space="preserve">Напомињемо да је евидентирање свих пословних догађаја све до </w:t>
      </w:r>
      <w:r w:rsidR="007E3275" w:rsidRPr="007E3275">
        <w:rPr>
          <w:lang w:val="en-US"/>
        </w:rPr>
        <w:t xml:space="preserve">08.01.2021. </w:t>
      </w:r>
      <w:r w:rsidR="007E3275" w:rsidRPr="007E3275">
        <w:rPr>
          <w:lang w:val="sr-Cyrl-BA"/>
        </w:rPr>
        <w:t>године било под директним надзором, а након тога све до 21.02.2021. године под индиректним надзором Гордане Ристић</w:t>
      </w:r>
      <w:r w:rsidR="007E3275">
        <w:rPr>
          <w:lang w:val="sr-Cyrl-BA"/>
        </w:rPr>
        <w:t>, директора Сектора за рачуноводство (на боловању од 08.</w:t>
      </w:r>
      <w:r w:rsidR="00B57E57">
        <w:rPr>
          <w:lang w:val="sr-Cyrl-BA"/>
        </w:rPr>
        <w:t>01.2021. год</w:t>
      </w:r>
      <w:r w:rsidR="00103126">
        <w:rPr>
          <w:lang w:val="sr-Cyrl-BA"/>
        </w:rPr>
        <w:t>ине</w:t>
      </w:r>
      <w:r w:rsidR="00B57E57">
        <w:rPr>
          <w:lang w:val="sr-Cyrl-BA"/>
        </w:rPr>
        <w:t xml:space="preserve"> до даљег</w:t>
      </w:r>
      <w:r w:rsidR="007E3275">
        <w:rPr>
          <w:lang w:val="sr-Cyrl-BA"/>
        </w:rPr>
        <w:t>), сертификованог рачуновође</w:t>
      </w:r>
      <w:r w:rsidR="007E3275" w:rsidRPr="007E3275">
        <w:rPr>
          <w:lang w:val="sr-Cyrl-BA"/>
        </w:rPr>
        <w:t xml:space="preserve">, </w:t>
      </w:r>
      <w:r w:rsidR="007E3275">
        <w:rPr>
          <w:lang w:val="sr-Cyrl-BA"/>
        </w:rPr>
        <w:t xml:space="preserve">а </w:t>
      </w:r>
      <w:r w:rsidR="007E3275" w:rsidRPr="007E3275">
        <w:rPr>
          <w:lang w:val="sr-Cyrl-BA"/>
        </w:rPr>
        <w:t xml:space="preserve">до када су, према нашим сазнањима, књижења </w:t>
      </w:r>
      <w:r w:rsidR="007E3275">
        <w:rPr>
          <w:lang w:val="sr-Cyrl-BA"/>
        </w:rPr>
        <w:t>углавном већ</w:t>
      </w:r>
      <w:r w:rsidR="007E3275" w:rsidRPr="007E3275">
        <w:rPr>
          <w:lang w:val="sr-Cyrl-BA"/>
        </w:rPr>
        <w:t xml:space="preserve"> била завршена</w:t>
      </w:r>
      <w:r w:rsidR="007E3275">
        <w:rPr>
          <w:lang w:val="sr-Cyrl-BA"/>
        </w:rPr>
        <w:t xml:space="preserve">. </w:t>
      </w:r>
      <w:r w:rsidR="00B57E57">
        <w:rPr>
          <w:lang w:val="sr-Cyrl-BA"/>
        </w:rPr>
        <w:t xml:space="preserve">На темељу те чињенице, те на основу свих сазнања о пословним догађајима из 2020. године и њиховом </w:t>
      </w:r>
      <w:r w:rsidR="00B57E57">
        <w:rPr>
          <w:lang w:val="sr-Cyrl-BA"/>
        </w:rPr>
        <w:lastRenderedPageBreak/>
        <w:t xml:space="preserve">евидентирању, а у складу са </w:t>
      </w:r>
      <w:r w:rsidR="006E0D3A">
        <w:rPr>
          <w:lang w:val="sr-Cyrl-BA"/>
        </w:rPr>
        <w:t>радним мјестом,</w:t>
      </w:r>
      <w:r w:rsidR="00B57E57">
        <w:rPr>
          <w:lang w:val="sr-Cyrl-BA"/>
        </w:rPr>
        <w:t xml:space="preserve"> стручним компетенцијама и знањем, Комисија сматра да су достављени финансијски извјештаји сачињени у складу са важећим рачуноводственим прописима.</w:t>
      </w:r>
    </w:p>
    <w:p w14:paraId="22B78E6D" w14:textId="77777777" w:rsidR="00D729B5" w:rsidRDefault="00D729B5" w:rsidP="00126C07">
      <w:pPr>
        <w:spacing w:after="120"/>
        <w:rPr>
          <w:lang w:val="sr-Cyrl-CS"/>
        </w:rPr>
      </w:pPr>
    </w:p>
    <w:p w14:paraId="49D85999" w14:textId="63A90D1D" w:rsidR="00892EBA" w:rsidRPr="00B57E57" w:rsidRDefault="00B57E57" w:rsidP="00B57E57">
      <w:pPr>
        <w:spacing w:after="120"/>
        <w:ind w:firstLine="720"/>
        <w:rPr>
          <w:bCs/>
          <w:lang w:val="bs-Cyrl-BA"/>
        </w:rPr>
      </w:pPr>
      <w:r w:rsidRPr="00B57E57">
        <w:rPr>
          <w:bCs/>
          <w:lang w:val="bs-Cyrl-BA"/>
        </w:rPr>
        <w:t>С поштовањем,</w:t>
      </w:r>
    </w:p>
    <w:p w14:paraId="3E2A8499" w14:textId="002DB402" w:rsidR="00126C07" w:rsidRDefault="00126C07" w:rsidP="00126C07">
      <w:pPr>
        <w:spacing w:after="120"/>
        <w:rPr>
          <w:b/>
          <w:lang w:val="bs-Cyrl-BA"/>
        </w:rPr>
      </w:pPr>
    </w:p>
    <w:p w14:paraId="745F5CB5" w14:textId="09747D80" w:rsidR="00126C07" w:rsidRDefault="00126C07" w:rsidP="00126C07">
      <w:pPr>
        <w:spacing w:after="120"/>
        <w:rPr>
          <w:b/>
          <w:lang w:val="bs-Cyrl-BA"/>
        </w:rPr>
      </w:pPr>
    </w:p>
    <w:p w14:paraId="54FF4F05" w14:textId="799D3F50" w:rsidR="00126C07" w:rsidRPr="00126C07" w:rsidRDefault="00126C07" w:rsidP="00126C07">
      <w:pPr>
        <w:rPr>
          <w:bCs/>
          <w:lang w:val="bs-Cyrl-BA"/>
        </w:rPr>
      </w:pPr>
      <w:r>
        <w:rPr>
          <w:b/>
          <w:lang w:val="bs-Cyrl-BA"/>
        </w:rPr>
        <w:tab/>
      </w:r>
      <w:r>
        <w:rPr>
          <w:b/>
          <w:lang w:val="bs-Cyrl-BA"/>
        </w:rPr>
        <w:tab/>
        <w:t xml:space="preserve">                  </w:t>
      </w:r>
      <w:r>
        <w:rPr>
          <w:b/>
          <w:lang w:val="bs-Cyrl-BA"/>
        </w:rPr>
        <w:tab/>
      </w:r>
      <w:r>
        <w:rPr>
          <w:b/>
          <w:lang w:val="bs-Cyrl-BA"/>
        </w:rPr>
        <w:tab/>
        <w:t xml:space="preserve"> </w:t>
      </w:r>
      <w:r w:rsidRPr="00126C07">
        <w:rPr>
          <w:bCs/>
          <w:lang w:val="bs-Cyrl-BA"/>
        </w:rPr>
        <w:t>ПОМОЋНИК ГЕНЕРАЛНОГ ДИРЕКТОРА</w:t>
      </w:r>
    </w:p>
    <w:p w14:paraId="22015343" w14:textId="39761ED2" w:rsidR="00126C07" w:rsidRPr="00126C07" w:rsidRDefault="00126C07" w:rsidP="00126C07">
      <w:pPr>
        <w:rPr>
          <w:bCs/>
          <w:lang w:val="bs-Cyrl-BA"/>
        </w:rPr>
      </w:pPr>
      <w:r w:rsidRPr="00126C07">
        <w:rPr>
          <w:bCs/>
          <w:lang w:val="bs-Cyrl-BA"/>
        </w:rPr>
        <w:tab/>
      </w:r>
      <w:r w:rsidRPr="00126C07">
        <w:rPr>
          <w:bCs/>
          <w:lang w:val="bs-Cyrl-BA"/>
        </w:rPr>
        <w:tab/>
      </w:r>
      <w:r w:rsidRPr="00126C07">
        <w:rPr>
          <w:bCs/>
          <w:lang w:val="bs-Cyrl-BA"/>
        </w:rPr>
        <w:tab/>
      </w:r>
      <w:r w:rsidRPr="00126C07">
        <w:rPr>
          <w:bCs/>
          <w:lang w:val="bs-Cyrl-BA"/>
        </w:rPr>
        <w:tab/>
      </w:r>
      <w:r w:rsidRPr="00126C07">
        <w:rPr>
          <w:bCs/>
          <w:lang w:val="bs-Cyrl-BA"/>
        </w:rPr>
        <w:tab/>
        <w:t xml:space="preserve">           ЗА ЕКОНОМСКЕ ПОСЛОВЕ</w:t>
      </w:r>
      <w:r w:rsidR="00FA15EF">
        <w:rPr>
          <w:bCs/>
          <w:lang w:val="bs-Cyrl-BA"/>
        </w:rPr>
        <w:t xml:space="preserve"> - предсједник</w:t>
      </w:r>
    </w:p>
    <w:p w14:paraId="6CDF8656" w14:textId="4F7C86C5" w:rsidR="00126C07" w:rsidRDefault="00126C07" w:rsidP="00126C07">
      <w:pPr>
        <w:rPr>
          <w:b/>
          <w:lang w:val="bs-Cyrl-BA"/>
        </w:rPr>
      </w:pPr>
      <w:r>
        <w:rPr>
          <w:b/>
          <w:lang w:val="bs-Cyrl-BA"/>
        </w:rPr>
        <w:tab/>
      </w:r>
      <w:r>
        <w:rPr>
          <w:b/>
          <w:lang w:val="bs-Cyrl-BA"/>
        </w:rPr>
        <w:tab/>
      </w:r>
      <w:r>
        <w:rPr>
          <w:b/>
          <w:lang w:val="bs-Cyrl-BA"/>
        </w:rPr>
        <w:tab/>
      </w:r>
      <w:r>
        <w:rPr>
          <w:b/>
          <w:lang w:val="bs-Cyrl-BA"/>
        </w:rPr>
        <w:tab/>
      </w:r>
      <w:r>
        <w:rPr>
          <w:b/>
          <w:lang w:val="bs-Cyrl-BA"/>
        </w:rPr>
        <w:tab/>
        <w:t xml:space="preserve">  ____________________________________</w:t>
      </w:r>
    </w:p>
    <w:p w14:paraId="15982627" w14:textId="40EB4DB5" w:rsidR="00126C07" w:rsidRDefault="00126C07" w:rsidP="00126C07">
      <w:pPr>
        <w:rPr>
          <w:bCs/>
          <w:lang w:val="bs-Cyrl-BA"/>
        </w:rPr>
      </w:pPr>
      <w:r>
        <w:rPr>
          <w:b/>
          <w:lang w:val="bs-Cyrl-BA"/>
        </w:rPr>
        <w:tab/>
      </w:r>
      <w:r>
        <w:rPr>
          <w:b/>
          <w:lang w:val="bs-Cyrl-BA"/>
        </w:rPr>
        <w:tab/>
      </w:r>
      <w:r>
        <w:rPr>
          <w:b/>
          <w:lang w:val="bs-Cyrl-BA"/>
        </w:rPr>
        <w:tab/>
      </w:r>
      <w:r>
        <w:rPr>
          <w:b/>
          <w:lang w:val="bs-Cyrl-BA"/>
        </w:rPr>
        <w:tab/>
      </w:r>
      <w:r>
        <w:rPr>
          <w:b/>
          <w:lang w:val="bs-Cyrl-BA"/>
        </w:rPr>
        <w:tab/>
      </w:r>
      <w:r>
        <w:rPr>
          <w:b/>
          <w:lang w:val="bs-Cyrl-BA"/>
        </w:rPr>
        <w:tab/>
        <w:t xml:space="preserve">  </w:t>
      </w:r>
      <w:r w:rsidRPr="00126C07">
        <w:rPr>
          <w:bCs/>
          <w:lang w:val="bs-Cyrl-BA"/>
        </w:rPr>
        <w:t>Жељко Ђурић, дипл. ек.</w:t>
      </w:r>
    </w:p>
    <w:p w14:paraId="53024C62" w14:textId="1A391C60" w:rsidR="00126C07" w:rsidRDefault="00126C07" w:rsidP="00126C07">
      <w:pPr>
        <w:rPr>
          <w:bCs/>
          <w:lang w:val="bs-Cyrl-BA"/>
        </w:rPr>
      </w:pPr>
    </w:p>
    <w:p w14:paraId="1D9CBC58" w14:textId="6F3F0F8B" w:rsidR="00126C07" w:rsidRDefault="00126C07" w:rsidP="00126C07">
      <w:pPr>
        <w:rPr>
          <w:bCs/>
          <w:lang w:val="bs-Cyrl-BA"/>
        </w:rPr>
      </w:pP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  <w:t xml:space="preserve">     ЗАМЈЕНИК ИЗВРШНОГ ДИРЕКТОРА </w:t>
      </w:r>
    </w:p>
    <w:p w14:paraId="1C026160" w14:textId="6C6237AA" w:rsidR="00126C07" w:rsidRDefault="00126C07" w:rsidP="00126C07">
      <w:pPr>
        <w:ind w:left="3600" w:firstLine="720"/>
        <w:rPr>
          <w:bCs/>
          <w:lang w:val="bs-Cyrl-BA"/>
        </w:rPr>
      </w:pPr>
      <w:r>
        <w:rPr>
          <w:bCs/>
          <w:lang w:val="bs-Cyrl-BA"/>
        </w:rPr>
        <w:t xml:space="preserve">  ЗА ЕКОНОМСКЕ ПОСЛОВЕ</w:t>
      </w:r>
      <w:r w:rsidR="00FA15EF">
        <w:rPr>
          <w:bCs/>
          <w:lang w:val="bs-Cyrl-BA"/>
        </w:rPr>
        <w:t xml:space="preserve"> - члан</w:t>
      </w:r>
    </w:p>
    <w:p w14:paraId="31BE6678" w14:textId="2EEDB0C8" w:rsidR="00126C07" w:rsidRDefault="00126C07" w:rsidP="00126C07">
      <w:pPr>
        <w:rPr>
          <w:bCs/>
          <w:lang w:val="bs-Cyrl-BA"/>
        </w:rPr>
      </w:pP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  <w:t xml:space="preserve">   ____________________________________</w:t>
      </w:r>
    </w:p>
    <w:p w14:paraId="6FA3C38B" w14:textId="1EFF3D9C" w:rsidR="00126C07" w:rsidRDefault="00126C07" w:rsidP="00126C07">
      <w:pPr>
        <w:rPr>
          <w:bCs/>
          <w:lang w:val="bs-Cyrl-BA"/>
        </w:rPr>
      </w:pP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</w:r>
      <w:r>
        <w:rPr>
          <w:bCs/>
          <w:lang w:val="bs-Cyrl-BA"/>
        </w:rPr>
        <w:tab/>
        <w:t xml:space="preserve">         Слободан Кауриновић, дипл. ек.</w:t>
      </w:r>
    </w:p>
    <w:p w14:paraId="039AD010" w14:textId="77777777" w:rsidR="00126C07" w:rsidRPr="00126C07" w:rsidRDefault="00126C07" w:rsidP="00126C07">
      <w:pPr>
        <w:rPr>
          <w:lang w:val="bs-Cyrl-BA"/>
        </w:rPr>
      </w:pPr>
    </w:p>
    <w:p w14:paraId="0BF21502" w14:textId="69BE5A27" w:rsidR="002A706D" w:rsidRPr="00126C07" w:rsidRDefault="002A706D" w:rsidP="002A706D">
      <w:pPr>
        <w:rPr>
          <w:lang w:val="bs-Cyrl-BA"/>
        </w:rPr>
      </w:pPr>
      <w:r w:rsidRPr="00126C07">
        <w:rPr>
          <w:lang w:val="bs-Cyrl-BA"/>
        </w:rPr>
        <w:t xml:space="preserve">      </w:t>
      </w:r>
      <w:r w:rsidRPr="00126C07">
        <w:rPr>
          <w:lang w:val="bs-Cyrl-BA"/>
        </w:rPr>
        <w:tab/>
      </w:r>
      <w:r w:rsidRPr="00126C07">
        <w:rPr>
          <w:lang w:val="bs-Cyrl-BA"/>
        </w:rPr>
        <w:tab/>
      </w:r>
      <w:r w:rsidRPr="00126C07">
        <w:rPr>
          <w:lang w:val="bs-Cyrl-BA"/>
        </w:rPr>
        <w:tab/>
      </w:r>
      <w:r w:rsidRPr="00126C07">
        <w:rPr>
          <w:lang w:val="bs-Cyrl-BA"/>
        </w:rPr>
        <w:tab/>
        <w:t xml:space="preserve">                 </w:t>
      </w:r>
      <w:r w:rsidR="0054292E" w:rsidRPr="00126C07">
        <w:rPr>
          <w:lang w:val="bs-Cyrl-BA"/>
        </w:rPr>
        <w:t xml:space="preserve">    </w:t>
      </w:r>
      <w:r w:rsidR="003C7125" w:rsidRPr="00126C07">
        <w:rPr>
          <w:lang w:val="bs-Cyrl-BA"/>
        </w:rPr>
        <w:tab/>
        <w:t xml:space="preserve">   КООРДИНАТОР СЕКТОРА </w:t>
      </w:r>
    </w:p>
    <w:p w14:paraId="611C99B5" w14:textId="0F5F1CBB" w:rsidR="0054292E" w:rsidRPr="00126C07" w:rsidRDefault="0054292E" w:rsidP="002A706D">
      <w:pPr>
        <w:rPr>
          <w:i/>
          <w:lang w:val="bs-Cyrl-BA"/>
        </w:rPr>
      </w:pPr>
      <w:r w:rsidRPr="00126C07">
        <w:rPr>
          <w:lang w:val="bs-Cyrl-BA"/>
        </w:rPr>
        <w:tab/>
      </w:r>
      <w:r w:rsidRPr="00126C07">
        <w:rPr>
          <w:lang w:val="bs-Cyrl-BA"/>
        </w:rPr>
        <w:tab/>
      </w:r>
      <w:r w:rsidRPr="00126C07">
        <w:rPr>
          <w:lang w:val="bs-Cyrl-BA"/>
        </w:rPr>
        <w:tab/>
      </w:r>
      <w:r w:rsidRPr="00126C07">
        <w:rPr>
          <w:lang w:val="bs-Cyrl-BA"/>
        </w:rPr>
        <w:tab/>
      </w:r>
      <w:r w:rsidRPr="00126C07">
        <w:rPr>
          <w:lang w:val="bs-Cyrl-BA"/>
        </w:rPr>
        <w:tab/>
      </w:r>
      <w:r w:rsidRPr="00126C07">
        <w:rPr>
          <w:lang w:val="bs-Cyrl-BA"/>
        </w:rPr>
        <w:tab/>
        <w:t xml:space="preserve">     </w:t>
      </w:r>
      <w:r w:rsidR="003C7125" w:rsidRPr="00126C07">
        <w:rPr>
          <w:lang w:val="bs-Cyrl-BA"/>
        </w:rPr>
        <w:t>ЕКОНОМСКЕ ОБЛАСТИ</w:t>
      </w:r>
      <w:r w:rsidR="00FA15EF">
        <w:rPr>
          <w:lang w:val="bs-Cyrl-BA"/>
        </w:rPr>
        <w:t xml:space="preserve"> -члан</w:t>
      </w:r>
    </w:p>
    <w:p w14:paraId="2141A67F" w14:textId="5023639E" w:rsidR="002A706D" w:rsidRPr="00126C07" w:rsidRDefault="00126C07" w:rsidP="00126C07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   ______</w:t>
      </w:r>
      <w:r w:rsidR="002A706D" w:rsidRPr="00126C07">
        <w:rPr>
          <w:lang w:val="bs-Cyrl-BA"/>
        </w:rPr>
        <w:t>_____________________</w:t>
      </w:r>
      <w:r w:rsidR="00B71738" w:rsidRPr="00126C07">
        <w:rPr>
          <w:lang w:val="bs-Cyrl-BA"/>
        </w:rPr>
        <w:t>_</w:t>
      </w:r>
      <w:r w:rsidR="0054292E" w:rsidRPr="00126C07">
        <w:rPr>
          <w:lang w:val="bs-Cyrl-BA"/>
        </w:rPr>
        <w:t>________</w:t>
      </w:r>
    </w:p>
    <w:p w14:paraId="04BFF3D7" w14:textId="7222C317" w:rsidR="00126C07" w:rsidRPr="00126C07" w:rsidRDefault="002A706D" w:rsidP="00126C07">
      <w:pPr>
        <w:ind w:left="3840"/>
        <w:rPr>
          <w:sz w:val="20"/>
          <w:szCs w:val="20"/>
          <w:lang w:val="bs-Cyrl-BA"/>
        </w:rPr>
      </w:pPr>
      <w:r w:rsidRPr="00126C07">
        <w:rPr>
          <w:lang w:val="bs-Cyrl-BA"/>
        </w:rPr>
        <w:t xml:space="preserve"> </w:t>
      </w:r>
      <w:r w:rsidR="00DE168F" w:rsidRPr="00126C07">
        <w:rPr>
          <w:lang w:val="bs-Cyrl-BA"/>
        </w:rPr>
        <w:t xml:space="preserve">  </w:t>
      </w:r>
      <w:r w:rsidRPr="00126C07">
        <w:rPr>
          <w:lang w:val="bs-Cyrl-BA"/>
        </w:rPr>
        <w:t xml:space="preserve">  </w:t>
      </w:r>
      <w:r w:rsidR="00126C07">
        <w:rPr>
          <w:lang w:val="bs-Cyrl-BA"/>
        </w:rPr>
        <w:t xml:space="preserve"> </w:t>
      </w:r>
      <w:r w:rsidR="000F2D55" w:rsidRPr="00126C07">
        <w:rPr>
          <w:lang w:val="bs-Cyrl-BA"/>
        </w:rPr>
        <w:t xml:space="preserve">    </w:t>
      </w:r>
      <w:r w:rsidR="003C7125" w:rsidRPr="00126C07">
        <w:rPr>
          <w:lang w:val="bs-Cyrl-BA"/>
        </w:rPr>
        <w:t xml:space="preserve">   </w:t>
      </w:r>
      <w:r w:rsidR="00665B29" w:rsidRPr="00126C07">
        <w:rPr>
          <w:lang w:val="bs-Cyrl-BA"/>
        </w:rPr>
        <w:t xml:space="preserve"> </w:t>
      </w:r>
      <w:r w:rsidR="003C7125" w:rsidRPr="00126C07">
        <w:rPr>
          <w:lang w:val="bs-Cyrl-BA"/>
        </w:rPr>
        <w:t>Биљана Моћић</w:t>
      </w:r>
      <w:r w:rsidR="00DE168F" w:rsidRPr="00126C07">
        <w:rPr>
          <w:lang w:val="bs-Cyrl-BA"/>
        </w:rPr>
        <w:t xml:space="preserve">, </w:t>
      </w:r>
      <w:r w:rsidR="003C7125" w:rsidRPr="00126C07">
        <w:rPr>
          <w:lang w:val="bs-Cyrl-BA"/>
        </w:rPr>
        <w:t>мастер</w:t>
      </w:r>
      <w:r w:rsidR="00B71738" w:rsidRPr="00126C07">
        <w:rPr>
          <w:lang w:val="bs-Cyrl-BA"/>
        </w:rPr>
        <w:t xml:space="preserve"> </w:t>
      </w:r>
      <w:r w:rsidR="000F2D55" w:rsidRPr="00126C07">
        <w:rPr>
          <w:lang w:val="bs-Cyrl-BA"/>
        </w:rPr>
        <w:t>ек</w:t>
      </w:r>
      <w:r w:rsidR="00DE168F" w:rsidRPr="00126C07">
        <w:rPr>
          <w:lang w:val="bs-Cyrl-BA"/>
        </w:rPr>
        <w:t>.</w:t>
      </w:r>
    </w:p>
    <w:p w14:paraId="61D8424B" w14:textId="77777777" w:rsidR="00126C07" w:rsidRDefault="00126C07" w:rsidP="000F771B">
      <w:pPr>
        <w:rPr>
          <w:b/>
          <w:i/>
          <w:sz w:val="18"/>
          <w:szCs w:val="18"/>
          <w:lang w:val="bs-Cyrl-BA"/>
        </w:rPr>
      </w:pPr>
    </w:p>
    <w:p w14:paraId="36212497" w14:textId="218F7D04" w:rsidR="00126C07" w:rsidRPr="00126C07" w:rsidRDefault="00126C07" w:rsidP="000F771B">
      <w:pPr>
        <w:rPr>
          <w:bCs/>
          <w:iCs/>
          <w:lang w:val="bs-Cyrl-BA"/>
        </w:rPr>
      </w:pP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  <w:t xml:space="preserve">                       </w:t>
      </w:r>
      <w:r w:rsidRPr="00126C07">
        <w:rPr>
          <w:bCs/>
          <w:iCs/>
          <w:lang w:val="bs-Cyrl-BA"/>
        </w:rPr>
        <w:t xml:space="preserve">ДИРЕКТОР СЕКТОРА </w:t>
      </w:r>
    </w:p>
    <w:p w14:paraId="41C2D384" w14:textId="0F99CB64" w:rsidR="00126C07" w:rsidRPr="00126C07" w:rsidRDefault="00126C07" w:rsidP="00126C07">
      <w:pPr>
        <w:ind w:left="2880" w:firstLine="720"/>
        <w:rPr>
          <w:bCs/>
          <w:iCs/>
          <w:lang w:val="bs-Cyrl-BA"/>
        </w:rPr>
      </w:pPr>
      <w:r w:rsidRPr="00126C07">
        <w:rPr>
          <w:bCs/>
          <w:iCs/>
          <w:lang w:val="bs-Cyrl-BA"/>
        </w:rPr>
        <w:t xml:space="preserve">                 ЗА РАЧУНОВОДСТВО</w:t>
      </w:r>
      <w:r w:rsidR="00FA15EF">
        <w:rPr>
          <w:bCs/>
          <w:iCs/>
          <w:lang w:val="bs-Cyrl-BA"/>
        </w:rPr>
        <w:t xml:space="preserve"> - члан</w:t>
      </w:r>
    </w:p>
    <w:p w14:paraId="3148D554" w14:textId="1B004C94" w:rsidR="00126C07" w:rsidRPr="00126C07" w:rsidRDefault="00126C07" w:rsidP="000F771B">
      <w:pPr>
        <w:rPr>
          <w:b/>
          <w:iCs/>
          <w:lang w:val="bs-Cyrl-BA"/>
        </w:rPr>
      </w:pPr>
      <w:r>
        <w:rPr>
          <w:b/>
          <w:iCs/>
          <w:lang w:val="bs-Cyrl-BA"/>
        </w:rPr>
        <w:tab/>
      </w:r>
      <w:r>
        <w:rPr>
          <w:b/>
          <w:iCs/>
          <w:lang w:val="bs-Cyrl-BA"/>
        </w:rPr>
        <w:tab/>
      </w:r>
      <w:r>
        <w:rPr>
          <w:b/>
          <w:iCs/>
          <w:lang w:val="bs-Cyrl-BA"/>
        </w:rPr>
        <w:tab/>
      </w:r>
      <w:r>
        <w:rPr>
          <w:b/>
          <w:iCs/>
          <w:lang w:val="bs-Cyrl-BA"/>
        </w:rPr>
        <w:tab/>
        <w:t xml:space="preserve">               ____________________________________</w:t>
      </w:r>
    </w:p>
    <w:p w14:paraId="17D0B6A1" w14:textId="18BBD9BF" w:rsidR="00126C07" w:rsidRPr="00126C07" w:rsidRDefault="00126C07" w:rsidP="000F771B">
      <w:pPr>
        <w:rPr>
          <w:bCs/>
          <w:iCs/>
          <w:lang w:val="bs-Cyrl-BA"/>
        </w:rPr>
      </w:pP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  <w:t xml:space="preserve">                        </w:t>
      </w:r>
      <w:r>
        <w:rPr>
          <w:bCs/>
          <w:iCs/>
          <w:lang w:val="bs-Cyrl-BA"/>
        </w:rPr>
        <w:t>Данијел Анић. дипл. ек.</w:t>
      </w:r>
    </w:p>
    <w:p w14:paraId="01B14773" w14:textId="77777777" w:rsidR="00126C07" w:rsidRDefault="00126C07" w:rsidP="000F771B">
      <w:pPr>
        <w:rPr>
          <w:b/>
          <w:i/>
          <w:sz w:val="18"/>
          <w:szCs w:val="18"/>
          <w:lang w:val="bs-Cyrl-BA"/>
        </w:rPr>
      </w:pPr>
    </w:p>
    <w:p w14:paraId="7E78AF49" w14:textId="7B4A7695" w:rsidR="000F771B" w:rsidRDefault="00126C07" w:rsidP="00CC5367">
      <w:pPr>
        <w:ind w:left="360"/>
        <w:rPr>
          <w:b/>
          <w:i/>
          <w:sz w:val="18"/>
          <w:szCs w:val="18"/>
          <w:lang w:val="bs-Cyrl-BA"/>
        </w:rPr>
      </w:pP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  <w:r>
        <w:rPr>
          <w:b/>
          <w:i/>
          <w:sz w:val="18"/>
          <w:szCs w:val="18"/>
          <w:lang w:val="bs-Cyrl-BA"/>
        </w:rPr>
        <w:tab/>
      </w:r>
    </w:p>
    <w:p w14:paraId="1611B586" w14:textId="77777777" w:rsidR="00126C07" w:rsidRPr="00066F7C" w:rsidRDefault="00126C07" w:rsidP="00CC5367">
      <w:pPr>
        <w:ind w:left="360"/>
        <w:rPr>
          <w:i/>
          <w:sz w:val="18"/>
          <w:szCs w:val="18"/>
          <w:lang w:val="bs-Cyrl-BA"/>
        </w:rPr>
      </w:pPr>
    </w:p>
    <w:p w14:paraId="3BA17A3F" w14:textId="77777777" w:rsidR="00126C07" w:rsidRDefault="00126C07" w:rsidP="002A706D">
      <w:pPr>
        <w:rPr>
          <w:b/>
          <w:i/>
          <w:sz w:val="18"/>
          <w:szCs w:val="18"/>
          <w:lang w:val="bs-Cyrl-BA"/>
        </w:rPr>
      </w:pPr>
    </w:p>
    <w:p w14:paraId="4FB98182" w14:textId="77777777" w:rsidR="00126C07" w:rsidRDefault="00126C07" w:rsidP="002A706D">
      <w:pPr>
        <w:rPr>
          <w:b/>
          <w:i/>
          <w:sz w:val="18"/>
          <w:szCs w:val="18"/>
          <w:lang w:val="bs-Cyrl-BA"/>
        </w:rPr>
      </w:pPr>
    </w:p>
    <w:p w14:paraId="76E97DF3" w14:textId="3CDB9A41" w:rsidR="002A706D" w:rsidRPr="00B57E57" w:rsidRDefault="002A706D" w:rsidP="002A706D">
      <w:pPr>
        <w:rPr>
          <w:bCs/>
          <w:i/>
          <w:sz w:val="18"/>
          <w:szCs w:val="18"/>
          <w:lang w:val="bs-Cyrl-BA"/>
        </w:rPr>
      </w:pPr>
      <w:r w:rsidRPr="00B57E57">
        <w:rPr>
          <w:bCs/>
          <w:i/>
          <w:sz w:val="18"/>
          <w:szCs w:val="18"/>
          <w:lang w:val="bs-Cyrl-BA"/>
        </w:rPr>
        <w:t>Достављено:</w:t>
      </w:r>
    </w:p>
    <w:p w14:paraId="7691CBFC" w14:textId="77777777" w:rsidR="002A706D" w:rsidRPr="00757A2B" w:rsidRDefault="00D770D9" w:rsidP="002A706D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i/>
          <w:sz w:val="18"/>
          <w:szCs w:val="18"/>
          <w:lang w:val="bs-Cyrl-BA"/>
        </w:rPr>
        <w:t>н</w:t>
      </w:r>
      <w:r w:rsidR="002A706D" w:rsidRPr="00757A2B">
        <w:rPr>
          <w:i/>
          <w:sz w:val="18"/>
          <w:szCs w:val="18"/>
          <w:lang w:val="bs-Cyrl-BA"/>
        </w:rPr>
        <w:t xml:space="preserve">аслову </w:t>
      </w:r>
    </w:p>
    <w:p w14:paraId="524B745D" w14:textId="0ED0ABA0" w:rsidR="002A706D" w:rsidRPr="00757A2B" w:rsidRDefault="002A706D" w:rsidP="002A706D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 w:rsidRPr="00757A2B">
        <w:rPr>
          <w:i/>
          <w:sz w:val="18"/>
          <w:szCs w:val="18"/>
          <w:lang w:val="bs-Cyrl-BA"/>
        </w:rPr>
        <w:t>а/а</w:t>
      </w:r>
      <w:r w:rsidR="007B3B20">
        <w:rPr>
          <w:i/>
          <w:sz w:val="18"/>
          <w:szCs w:val="18"/>
          <w:lang w:val="en-US"/>
        </w:rPr>
        <w:t xml:space="preserve"> x</w:t>
      </w:r>
      <w:r w:rsidR="003C6D05">
        <w:rPr>
          <w:i/>
          <w:sz w:val="18"/>
          <w:szCs w:val="18"/>
          <w:lang w:val="en-US"/>
        </w:rPr>
        <w:t xml:space="preserve"> </w:t>
      </w:r>
      <w:r w:rsidR="007B3B20">
        <w:rPr>
          <w:i/>
          <w:sz w:val="18"/>
          <w:szCs w:val="18"/>
          <w:lang w:val="en-US"/>
        </w:rPr>
        <w:t>4</w:t>
      </w:r>
    </w:p>
    <w:p w14:paraId="33BBEA54" w14:textId="77777777" w:rsidR="002A706D" w:rsidRPr="00DE168F" w:rsidRDefault="002A706D" w:rsidP="002A706D">
      <w:pPr>
        <w:rPr>
          <w:lang w:val="bs-Cyrl-BA"/>
        </w:rPr>
      </w:pPr>
      <w:r w:rsidRPr="00856C6D">
        <w:rPr>
          <w:sz w:val="16"/>
          <w:szCs w:val="16"/>
          <w:lang w:val="bs-Cyrl-BA"/>
        </w:rPr>
        <w:t xml:space="preserve"> </w:t>
      </w:r>
    </w:p>
    <w:sectPr w:rsidR="002A706D" w:rsidRPr="00DE168F" w:rsidSect="00B57E57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962" w:right="1418" w:bottom="1418" w:left="1418" w:header="284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B5729" w14:textId="77777777" w:rsidR="005577D6" w:rsidRDefault="005577D6">
      <w:r>
        <w:separator/>
      </w:r>
    </w:p>
  </w:endnote>
  <w:endnote w:type="continuationSeparator" w:id="0">
    <w:p w14:paraId="45C390E6" w14:textId="77777777" w:rsidR="005577D6" w:rsidRDefault="00557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C310C" w14:textId="77777777" w:rsidR="00A36E46" w:rsidRDefault="00B9551C" w:rsidP="007153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6E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2742B" w14:textId="77777777" w:rsidR="00A36E46" w:rsidRDefault="00A36E46" w:rsidP="00A36E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89776" w14:textId="77777777" w:rsidR="005217B0" w:rsidRPr="00EA7F78" w:rsidRDefault="005217B0" w:rsidP="00A36E46">
    <w:pPr>
      <w:spacing w:after="200"/>
      <w:ind w:right="36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DC1F6" w14:textId="77777777" w:rsidR="005577D6" w:rsidRDefault="005577D6">
      <w:r>
        <w:separator/>
      </w:r>
    </w:p>
  </w:footnote>
  <w:footnote w:type="continuationSeparator" w:id="0">
    <w:p w14:paraId="3DFA667B" w14:textId="77777777" w:rsidR="005577D6" w:rsidRDefault="00557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EE208" w14:textId="77777777" w:rsidR="004D0AD0" w:rsidRDefault="004D0AD0" w:rsidP="00F91E97">
    <w:pPr>
      <w:jc w:val="center"/>
    </w:pPr>
  </w:p>
  <w:p w14:paraId="0072388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38EE8069" w14:textId="77777777" w:rsidR="00121431" w:rsidRDefault="00121431">
    <w:pPr>
      <w:rPr>
        <w:sz w:val="4"/>
      </w:rPr>
    </w:pPr>
  </w:p>
  <w:p w14:paraId="30C103EE" w14:textId="77777777" w:rsidR="00121431" w:rsidRDefault="00121431">
    <w:pPr>
      <w:rPr>
        <w:sz w:val="4"/>
      </w:rPr>
    </w:pPr>
  </w:p>
  <w:p w14:paraId="77C080D9" w14:textId="77777777" w:rsidR="00121431" w:rsidRDefault="00121431">
    <w:pPr>
      <w:rPr>
        <w:sz w:val="4"/>
      </w:rPr>
    </w:pPr>
  </w:p>
  <w:p w14:paraId="2F1BF84C" w14:textId="77777777" w:rsidR="00121431" w:rsidRDefault="00121431">
    <w:pPr>
      <w:rPr>
        <w:sz w:val="4"/>
      </w:rPr>
    </w:pPr>
  </w:p>
  <w:p w14:paraId="5F115200" w14:textId="77777777" w:rsidR="00121431" w:rsidRDefault="00121431">
    <w:pPr>
      <w:rPr>
        <w:sz w:val="4"/>
      </w:rPr>
    </w:pPr>
  </w:p>
  <w:p w14:paraId="3683B466" w14:textId="77777777" w:rsidR="00121431" w:rsidRDefault="00121431">
    <w:pPr>
      <w:rPr>
        <w:sz w:val="4"/>
      </w:rPr>
    </w:pPr>
  </w:p>
  <w:p w14:paraId="75AC8431" w14:textId="77777777" w:rsidR="00121431" w:rsidRDefault="00121431">
    <w:pPr>
      <w:rPr>
        <w:sz w:val="4"/>
      </w:rPr>
    </w:pPr>
  </w:p>
  <w:p w14:paraId="76585584" w14:textId="77777777" w:rsidR="00121431" w:rsidRDefault="00121431">
    <w:pPr>
      <w:rPr>
        <w:sz w:val="4"/>
      </w:rPr>
    </w:pPr>
  </w:p>
  <w:p w14:paraId="35D5A3C3" w14:textId="77777777" w:rsidR="00121431" w:rsidRDefault="00121431">
    <w:pPr>
      <w:rPr>
        <w:sz w:val="4"/>
      </w:rPr>
    </w:pPr>
  </w:p>
  <w:p w14:paraId="5FF83E96" w14:textId="77777777" w:rsidR="00121431" w:rsidRDefault="00121431">
    <w:pPr>
      <w:rPr>
        <w:sz w:val="4"/>
      </w:rPr>
    </w:pPr>
  </w:p>
  <w:p w14:paraId="5185FD06" w14:textId="77777777" w:rsidR="00121431" w:rsidRDefault="00121431">
    <w:pPr>
      <w:rPr>
        <w:sz w:val="4"/>
      </w:rPr>
    </w:pPr>
  </w:p>
  <w:p w14:paraId="1C48A4AD" w14:textId="77777777" w:rsidR="00121431" w:rsidRDefault="00121431">
    <w:pPr>
      <w:rPr>
        <w:sz w:val="4"/>
      </w:rPr>
    </w:pPr>
  </w:p>
  <w:p w14:paraId="29E23DFE" w14:textId="77777777" w:rsidR="00121431" w:rsidRDefault="00121431">
    <w:pPr>
      <w:rPr>
        <w:sz w:val="4"/>
      </w:rPr>
    </w:pPr>
  </w:p>
  <w:p w14:paraId="6770F524" w14:textId="77777777" w:rsidR="00121431" w:rsidRDefault="00121431">
    <w:pPr>
      <w:rPr>
        <w:sz w:val="4"/>
      </w:rPr>
    </w:pPr>
  </w:p>
  <w:p w14:paraId="737944EF" w14:textId="77777777" w:rsidR="00121431" w:rsidRDefault="00121431">
    <w:pPr>
      <w:rPr>
        <w:sz w:val="4"/>
      </w:rPr>
    </w:pPr>
  </w:p>
  <w:p w14:paraId="0E568362" w14:textId="77777777" w:rsidR="00121431" w:rsidRDefault="00121431">
    <w:pPr>
      <w:rPr>
        <w:sz w:val="4"/>
      </w:rPr>
    </w:pPr>
  </w:p>
  <w:p w14:paraId="27FAF223" w14:textId="77777777" w:rsidR="00121431" w:rsidRDefault="00121431">
    <w:pPr>
      <w:rPr>
        <w:sz w:val="4"/>
      </w:rPr>
    </w:pPr>
  </w:p>
  <w:p w14:paraId="6127F0A5" w14:textId="77777777" w:rsidR="00121431" w:rsidRDefault="00121431">
    <w:pPr>
      <w:rPr>
        <w:sz w:val="4"/>
      </w:rPr>
    </w:pPr>
  </w:p>
  <w:p w14:paraId="5447D22A" w14:textId="77777777" w:rsidR="00121431" w:rsidRDefault="00121431">
    <w:pPr>
      <w:rPr>
        <w:sz w:val="4"/>
      </w:rPr>
    </w:pPr>
  </w:p>
  <w:p w14:paraId="6256887F" w14:textId="77777777" w:rsidR="00121431" w:rsidRDefault="00121431">
    <w:pPr>
      <w:rPr>
        <w:sz w:val="4"/>
      </w:rPr>
    </w:pPr>
  </w:p>
  <w:p w14:paraId="2CBF57EA" w14:textId="77777777" w:rsidR="00121431" w:rsidRDefault="00121431">
    <w:pPr>
      <w:rPr>
        <w:sz w:val="4"/>
      </w:rPr>
    </w:pPr>
  </w:p>
  <w:p w14:paraId="439C7570" w14:textId="77777777" w:rsidR="00121431" w:rsidRDefault="00121431">
    <w:pPr>
      <w:rPr>
        <w:sz w:val="4"/>
      </w:rPr>
    </w:pPr>
  </w:p>
  <w:p w14:paraId="645223D3" w14:textId="77777777" w:rsidR="00121431" w:rsidRDefault="00121431">
    <w:pPr>
      <w:rPr>
        <w:sz w:val="4"/>
      </w:rPr>
    </w:pPr>
  </w:p>
  <w:p w14:paraId="3E354333" w14:textId="77777777" w:rsidR="00121431" w:rsidRDefault="00121431">
    <w:pPr>
      <w:rPr>
        <w:sz w:val="4"/>
      </w:rPr>
    </w:pPr>
  </w:p>
  <w:p w14:paraId="1C5FC46F" w14:textId="77777777" w:rsidR="00121431" w:rsidRDefault="00121431">
    <w:pPr>
      <w:rPr>
        <w:sz w:val="4"/>
      </w:rPr>
    </w:pPr>
  </w:p>
  <w:p w14:paraId="20FFA60D" w14:textId="77777777" w:rsidR="00121431" w:rsidRDefault="00121431">
    <w:pPr>
      <w:rPr>
        <w:sz w:val="4"/>
      </w:rPr>
    </w:pPr>
  </w:p>
  <w:p w14:paraId="0A91FE64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1C535" w14:textId="6D44C34B" w:rsidR="00EA7F78" w:rsidRDefault="00B529F6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AAFAB07" wp14:editId="226DE707">
              <wp:simplePos x="0" y="0"/>
              <wp:positionH relativeFrom="column">
                <wp:posOffset>-152400</wp:posOffset>
              </wp:positionH>
              <wp:positionV relativeFrom="paragraph">
                <wp:posOffset>-78740</wp:posOffset>
              </wp:positionV>
              <wp:extent cx="5829300" cy="1287780"/>
              <wp:effectExtent l="9525" t="0" r="9525" b="635"/>
              <wp:wrapNone/>
              <wp:docPr id="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2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40EBAF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459E5EA2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67A14052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302D70F7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1A43D2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AFAB07" id="Group 11" o:spid="_x0000_s1026" style="position:absolute;margin-left:-12pt;margin-top:-6.2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kPZ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" filled="f" stroked="f" strokecolor="white">
                <v:textbox>
                  <w:txbxContent>
                    <w:p w14:paraId="3040EBAF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459E5EA2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67A14052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302D70F7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77xAAAANoAAAAPAAAAZHJzL2Rvd25yZXYueG1sRI9BawIx&#10;FITvBf9DeEJvNWsL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FWu3vv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531A43D2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D7CAA"/>
    <w:multiLevelType w:val="hybridMultilevel"/>
    <w:tmpl w:val="9A58B3BE"/>
    <w:lvl w:ilvl="0" w:tplc="17789C7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F213BE"/>
    <w:multiLevelType w:val="hybridMultilevel"/>
    <w:tmpl w:val="032C09F4"/>
    <w:lvl w:ilvl="0" w:tplc="4E882E38">
      <w:start w:val="1"/>
      <w:numFmt w:val="bullet"/>
      <w:lvlText w:val=""/>
      <w:lvlJc w:val="left"/>
      <w:pPr>
        <w:tabs>
          <w:tab w:val="num" w:pos="1704"/>
        </w:tabs>
        <w:ind w:left="1707" w:hanging="683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4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136CC"/>
    <w:multiLevelType w:val="hybridMultilevel"/>
    <w:tmpl w:val="D6C84226"/>
    <w:lvl w:ilvl="0" w:tplc="4E882E38">
      <w:start w:val="1"/>
      <w:numFmt w:val="bullet"/>
      <w:lvlText w:val=""/>
      <w:lvlJc w:val="left"/>
      <w:pPr>
        <w:tabs>
          <w:tab w:val="num" w:pos="1704"/>
        </w:tabs>
        <w:ind w:left="1707" w:hanging="683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E7A17E0"/>
    <w:multiLevelType w:val="hybridMultilevel"/>
    <w:tmpl w:val="3856A7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79139A9"/>
    <w:multiLevelType w:val="hybridMultilevel"/>
    <w:tmpl w:val="7DA6BCE6"/>
    <w:lvl w:ilvl="0" w:tplc="4D1C8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0"/>
  </w:num>
  <w:num w:numId="7">
    <w:abstractNumId w:val="13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25"/>
    <w:rsid w:val="00000C32"/>
    <w:rsid w:val="00001454"/>
    <w:rsid w:val="00004A9C"/>
    <w:rsid w:val="00012C8C"/>
    <w:rsid w:val="000131B4"/>
    <w:rsid w:val="00014645"/>
    <w:rsid w:val="00023322"/>
    <w:rsid w:val="00033032"/>
    <w:rsid w:val="00042274"/>
    <w:rsid w:val="00042BE2"/>
    <w:rsid w:val="000446BC"/>
    <w:rsid w:val="00054A4A"/>
    <w:rsid w:val="00055B4D"/>
    <w:rsid w:val="00065142"/>
    <w:rsid w:val="00067FD1"/>
    <w:rsid w:val="000813D6"/>
    <w:rsid w:val="00082A17"/>
    <w:rsid w:val="00085658"/>
    <w:rsid w:val="00086131"/>
    <w:rsid w:val="000919E1"/>
    <w:rsid w:val="00096B4E"/>
    <w:rsid w:val="000A057F"/>
    <w:rsid w:val="000A35C4"/>
    <w:rsid w:val="000B0FF9"/>
    <w:rsid w:val="000C0AA0"/>
    <w:rsid w:val="000C184B"/>
    <w:rsid w:val="000C2449"/>
    <w:rsid w:val="000C283E"/>
    <w:rsid w:val="000C4DF3"/>
    <w:rsid w:val="000C6E52"/>
    <w:rsid w:val="000D10CB"/>
    <w:rsid w:val="000D4C31"/>
    <w:rsid w:val="000D6BFC"/>
    <w:rsid w:val="000D6D20"/>
    <w:rsid w:val="000D6E81"/>
    <w:rsid w:val="000F2D55"/>
    <w:rsid w:val="000F6C6A"/>
    <w:rsid w:val="000F771B"/>
    <w:rsid w:val="000F7A43"/>
    <w:rsid w:val="001020F3"/>
    <w:rsid w:val="00103126"/>
    <w:rsid w:val="0011339B"/>
    <w:rsid w:val="00121431"/>
    <w:rsid w:val="00124E8B"/>
    <w:rsid w:val="00125141"/>
    <w:rsid w:val="00126BF3"/>
    <w:rsid w:val="00126C07"/>
    <w:rsid w:val="00133268"/>
    <w:rsid w:val="001341CC"/>
    <w:rsid w:val="00134B8D"/>
    <w:rsid w:val="00136515"/>
    <w:rsid w:val="0013794F"/>
    <w:rsid w:val="0014198E"/>
    <w:rsid w:val="0014771A"/>
    <w:rsid w:val="00147F4A"/>
    <w:rsid w:val="001578AD"/>
    <w:rsid w:val="00157B85"/>
    <w:rsid w:val="001614CE"/>
    <w:rsid w:val="00162DDC"/>
    <w:rsid w:val="00165A67"/>
    <w:rsid w:val="00171F7E"/>
    <w:rsid w:val="00173829"/>
    <w:rsid w:val="001753CD"/>
    <w:rsid w:val="0017632A"/>
    <w:rsid w:val="00182281"/>
    <w:rsid w:val="001867C3"/>
    <w:rsid w:val="001A21BD"/>
    <w:rsid w:val="001A2762"/>
    <w:rsid w:val="001A4955"/>
    <w:rsid w:val="001A593E"/>
    <w:rsid w:val="001B27E9"/>
    <w:rsid w:val="001B4113"/>
    <w:rsid w:val="001B64B3"/>
    <w:rsid w:val="001B6572"/>
    <w:rsid w:val="001B7D1C"/>
    <w:rsid w:val="001D48B3"/>
    <w:rsid w:val="001D4973"/>
    <w:rsid w:val="001D74C0"/>
    <w:rsid w:val="001E41CA"/>
    <w:rsid w:val="001F24F3"/>
    <w:rsid w:val="001F5E1A"/>
    <w:rsid w:val="001F5EAF"/>
    <w:rsid w:val="002065D9"/>
    <w:rsid w:val="00211A4E"/>
    <w:rsid w:val="00211F6C"/>
    <w:rsid w:val="002173DE"/>
    <w:rsid w:val="00220506"/>
    <w:rsid w:val="002211F2"/>
    <w:rsid w:val="0023478E"/>
    <w:rsid w:val="00234FF9"/>
    <w:rsid w:val="0023769F"/>
    <w:rsid w:val="00253AA1"/>
    <w:rsid w:val="00260E7B"/>
    <w:rsid w:val="00264286"/>
    <w:rsid w:val="00264DE9"/>
    <w:rsid w:val="00270D8D"/>
    <w:rsid w:val="00273E40"/>
    <w:rsid w:val="002803F4"/>
    <w:rsid w:val="002806FA"/>
    <w:rsid w:val="00280B2A"/>
    <w:rsid w:val="00287745"/>
    <w:rsid w:val="00292A14"/>
    <w:rsid w:val="00294298"/>
    <w:rsid w:val="002A38FC"/>
    <w:rsid w:val="002A706D"/>
    <w:rsid w:val="002B3F3B"/>
    <w:rsid w:val="002C5D38"/>
    <w:rsid w:val="002C6150"/>
    <w:rsid w:val="002D08CD"/>
    <w:rsid w:val="002D5102"/>
    <w:rsid w:val="002D7608"/>
    <w:rsid w:val="002D76E5"/>
    <w:rsid w:val="002E58D3"/>
    <w:rsid w:val="002E6270"/>
    <w:rsid w:val="002F0992"/>
    <w:rsid w:val="002F17B4"/>
    <w:rsid w:val="002F4042"/>
    <w:rsid w:val="002F479D"/>
    <w:rsid w:val="002F4C62"/>
    <w:rsid w:val="002F6D95"/>
    <w:rsid w:val="0030405F"/>
    <w:rsid w:val="0030414E"/>
    <w:rsid w:val="003066F6"/>
    <w:rsid w:val="003113D4"/>
    <w:rsid w:val="00312E92"/>
    <w:rsid w:val="00314B3E"/>
    <w:rsid w:val="00321D42"/>
    <w:rsid w:val="00326BF3"/>
    <w:rsid w:val="00327031"/>
    <w:rsid w:val="00327A4B"/>
    <w:rsid w:val="003303AE"/>
    <w:rsid w:val="003330D5"/>
    <w:rsid w:val="00334B40"/>
    <w:rsid w:val="003355CB"/>
    <w:rsid w:val="0034152E"/>
    <w:rsid w:val="00351D05"/>
    <w:rsid w:val="003575BD"/>
    <w:rsid w:val="003652F1"/>
    <w:rsid w:val="00370197"/>
    <w:rsid w:val="00370ABC"/>
    <w:rsid w:val="003B5E91"/>
    <w:rsid w:val="003C2450"/>
    <w:rsid w:val="003C3A77"/>
    <w:rsid w:val="003C4A1C"/>
    <w:rsid w:val="003C52CE"/>
    <w:rsid w:val="003C6D05"/>
    <w:rsid w:val="003C7125"/>
    <w:rsid w:val="003C7F11"/>
    <w:rsid w:val="003D2DF4"/>
    <w:rsid w:val="003E3656"/>
    <w:rsid w:val="003F24AB"/>
    <w:rsid w:val="003F3700"/>
    <w:rsid w:val="003F4763"/>
    <w:rsid w:val="003F531A"/>
    <w:rsid w:val="00402954"/>
    <w:rsid w:val="0040361B"/>
    <w:rsid w:val="00406C34"/>
    <w:rsid w:val="004102E0"/>
    <w:rsid w:val="0041136B"/>
    <w:rsid w:val="00411D0A"/>
    <w:rsid w:val="004230EA"/>
    <w:rsid w:val="00423FA7"/>
    <w:rsid w:val="00424228"/>
    <w:rsid w:val="00425A82"/>
    <w:rsid w:val="0043153E"/>
    <w:rsid w:val="00434FF5"/>
    <w:rsid w:val="004361DE"/>
    <w:rsid w:val="00441135"/>
    <w:rsid w:val="00444C31"/>
    <w:rsid w:val="00447313"/>
    <w:rsid w:val="00451342"/>
    <w:rsid w:val="0045383B"/>
    <w:rsid w:val="00457571"/>
    <w:rsid w:val="00465D24"/>
    <w:rsid w:val="00472D2A"/>
    <w:rsid w:val="00476EA8"/>
    <w:rsid w:val="00483244"/>
    <w:rsid w:val="004848EA"/>
    <w:rsid w:val="0048511D"/>
    <w:rsid w:val="00490DB9"/>
    <w:rsid w:val="0049358F"/>
    <w:rsid w:val="004949F8"/>
    <w:rsid w:val="004B1521"/>
    <w:rsid w:val="004C3C7F"/>
    <w:rsid w:val="004D0AD0"/>
    <w:rsid w:val="004D74CC"/>
    <w:rsid w:val="004F4DB2"/>
    <w:rsid w:val="00501744"/>
    <w:rsid w:val="00506932"/>
    <w:rsid w:val="0051203F"/>
    <w:rsid w:val="00512C65"/>
    <w:rsid w:val="00517902"/>
    <w:rsid w:val="005217B0"/>
    <w:rsid w:val="0052629F"/>
    <w:rsid w:val="00530950"/>
    <w:rsid w:val="0054292E"/>
    <w:rsid w:val="00544081"/>
    <w:rsid w:val="005454A6"/>
    <w:rsid w:val="0055123F"/>
    <w:rsid w:val="005547A9"/>
    <w:rsid w:val="005577D6"/>
    <w:rsid w:val="0056012F"/>
    <w:rsid w:val="005668A0"/>
    <w:rsid w:val="005733FB"/>
    <w:rsid w:val="0057662F"/>
    <w:rsid w:val="00582BCE"/>
    <w:rsid w:val="00587048"/>
    <w:rsid w:val="00587050"/>
    <w:rsid w:val="0059438F"/>
    <w:rsid w:val="005955A5"/>
    <w:rsid w:val="005A4FCE"/>
    <w:rsid w:val="005B0A2D"/>
    <w:rsid w:val="005D1D40"/>
    <w:rsid w:val="005D5220"/>
    <w:rsid w:val="005D5E9E"/>
    <w:rsid w:val="005D6F0F"/>
    <w:rsid w:val="005E632A"/>
    <w:rsid w:val="005E63A6"/>
    <w:rsid w:val="005F11CF"/>
    <w:rsid w:val="005F21A2"/>
    <w:rsid w:val="005F23B1"/>
    <w:rsid w:val="005F30FD"/>
    <w:rsid w:val="005F779D"/>
    <w:rsid w:val="00601429"/>
    <w:rsid w:val="0060241C"/>
    <w:rsid w:val="00604D6C"/>
    <w:rsid w:val="006061B7"/>
    <w:rsid w:val="006130CA"/>
    <w:rsid w:val="006144C7"/>
    <w:rsid w:val="00621573"/>
    <w:rsid w:val="00630BCC"/>
    <w:rsid w:val="00631AD4"/>
    <w:rsid w:val="00634F7C"/>
    <w:rsid w:val="006512C6"/>
    <w:rsid w:val="00651F25"/>
    <w:rsid w:val="00665B29"/>
    <w:rsid w:val="0067510C"/>
    <w:rsid w:val="00675583"/>
    <w:rsid w:val="00677497"/>
    <w:rsid w:val="00685092"/>
    <w:rsid w:val="00687431"/>
    <w:rsid w:val="0069047C"/>
    <w:rsid w:val="00695257"/>
    <w:rsid w:val="006977AF"/>
    <w:rsid w:val="006A0BF2"/>
    <w:rsid w:val="006A3052"/>
    <w:rsid w:val="006A4C53"/>
    <w:rsid w:val="006A5226"/>
    <w:rsid w:val="006A5EF5"/>
    <w:rsid w:val="006B37C1"/>
    <w:rsid w:val="006B3F11"/>
    <w:rsid w:val="006B5A25"/>
    <w:rsid w:val="006C23FC"/>
    <w:rsid w:val="006C5D9A"/>
    <w:rsid w:val="006D25B6"/>
    <w:rsid w:val="006D3A20"/>
    <w:rsid w:val="006D3F01"/>
    <w:rsid w:val="006D71E5"/>
    <w:rsid w:val="006E0214"/>
    <w:rsid w:val="006E0D3A"/>
    <w:rsid w:val="006F0136"/>
    <w:rsid w:val="006F23E0"/>
    <w:rsid w:val="006F3874"/>
    <w:rsid w:val="006F6292"/>
    <w:rsid w:val="006F651B"/>
    <w:rsid w:val="00700346"/>
    <w:rsid w:val="007008D3"/>
    <w:rsid w:val="007036CA"/>
    <w:rsid w:val="0070437A"/>
    <w:rsid w:val="00707F04"/>
    <w:rsid w:val="007128B3"/>
    <w:rsid w:val="007153FB"/>
    <w:rsid w:val="00715DFC"/>
    <w:rsid w:val="007269E5"/>
    <w:rsid w:val="00736A93"/>
    <w:rsid w:val="00740E8C"/>
    <w:rsid w:val="007413D2"/>
    <w:rsid w:val="007437A0"/>
    <w:rsid w:val="00745C71"/>
    <w:rsid w:val="0075504C"/>
    <w:rsid w:val="00757A2B"/>
    <w:rsid w:val="007618F7"/>
    <w:rsid w:val="00766943"/>
    <w:rsid w:val="007719C5"/>
    <w:rsid w:val="00774233"/>
    <w:rsid w:val="00776B96"/>
    <w:rsid w:val="007779DC"/>
    <w:rsid w:val="00780945"/>
    <w:rsid w:val="007831B1"/>
    <w:rsid w:val="00784272"/>
    <w:rsid w:val="00794F08"/>
    <w:rsid w:val="00796D39"/>
    <w:rsid w:val="007A0A07"/>
    <w:rsid w:val="007A0A9F"/>
    <w:rsid w:val="007A3969"/>
    <w:rsid w:val="007A6791"/>
    <w:rsid w:val="007A69CE"/>
    <w:rsid w:val="007B3B20"/>
    <w:rsid w:val="007B5F45"/>
    <w:rsid w:val="007B795E"/>
    <w:rsid w:val="007C3D89"/>
    <w:rsid w:val="007D0F33"/>
    <w:rsid w:val="007D542B"/>
    <w:rsid w:val="007D5919"/>
    <w:rsid w:val="007E0C9E"/>
    <w:rsid w:val="007E3275"/>
    <w:rsid w:val="007E6FED"/>
    <w:rsid w:val="007F0EAB"/>
    <w:rsid w:val="0080713C"/>
    <w:rsid w:val="00807992"/>
    <w:rsid w:val="008111AF"/>
    <w:rsid w:val="00812D62"/>
    <w:rsid w:val="00815174"/>
    <w:rsid w:val="008239FE"/>
    <w:rsid w:val="00826719"/>
    <w:rsid w:val="008300A1"/>
    <w:rsid w:val="008328A3"/>
    <w:rsid w:val="008336CB"/>
    <w:rsid w:val="00844DBE"/>
    <w:rsid w:val="008510E2"/>
    <w:rsid w:val="008542F0"/>
    <w:rsid w:val="0085545B"/>
    <w:rsid w:val="00856C6D"/>
    <w:rsid w:val="00860DF8"/>
    <w:rsid w:val="00863995"/>
    <w:rsid w:val="00880353"/>
    <w:rsid w:val="0088240C"/>
    <w:rsid w:val="00890B50"/>
    <w:rsid w:val="00892EBA"/>
    <w:rsid w:val="00896284"/>
    <w:rsid w:val="008A0CF7"/>
    <w:rsid w:val="008A0DFA"/>
    <w:rsid w:val="008A6FA1"/>
    <w:rsid w:val="008B6E6B"/>
    <w:rsid w:val="008B7746"/>
    <w:rsid w:val="008B7AF0"/>
    <w:rsid w:val="008C5378"/>
    <w:rsid w:val="008D0EB9"/>
    <w:rsid w:val="008D275E"/>
    <w:rsid w:val="008D281A"/>
    <w:rsid w:val="008D29A8"/>
    <w:rsid w:val="008D2FBB"/>
    <w:rsid w:val="008D45FF"/>
    <w:rsid w:val="008D51AD"/>
    <w:rsid w:val="008D68CA"/>
    <w:rsid w:val="008E1BF0"/>
    <w:rsid w:val="008E35D1"/>
    <w:rsid w:val="008E4971"/>
    <w:rsid w:val="008E4B15"/>
    <w:rsid w:val="008F300A"/>
    <w:rsid w:val="008F4618"/>
    <w:rsid w:val="008F63B4"/>
    <w:rsid w:val="00902A53"/>
    <w:rsid w:val="009111DB"/>
    <w:rsid w:val="009126CB"/>
    <w:rsid w:val="009255BA"/>
    <w:rsid w:val="00930DB6"/>
    <w:rsid w:val="009312A9"/>
    <w:rsid w:val="00940F91"/>
    <w:rsid w:val="009417A7"/>
    <w:rsid w:val="0094490F"/>
    <w:rsid w:val="0094670B"/>
    <w:rsid w:val="00947F2F"/>
    <w:rsid w:val="00954121"/>
    <w:rsid w:val="0095540F"/>
    <w:rsid w:val="00955C38"/>
    <w:rsid w:val="009575C8"/>
    <w:rsid w:val="00960945"/>
    <w:rsid w:val="00960C66"/>
    <w:rsid w:val="009643D1"/>
    <w:rsid w:val="00966D7D"/>
    <w:rsid w:val="00970FDB"/>
    <w:rsid w:val="009711BB"/>
    <w:rsid w:val="009722E8"/>
    <w:rsid w:val="0098490E"/>
    <w:rsid w:val="009909E4"/>
    <w:rsid w:val="00990AAE"/>
    <w:rsid w:val="00990CF2"/>
    <w:rsid w:val="00994C8D"/>
    <w:rsid w:val="009A0BAD"/>
    <w:rsid w:val="009A7A31"/>
    <w:rsid w:val="009B150C"/>
    <w:rsid w:val="009B3F29"/>
    <w:rsid w:val="009C7400"/>
    <w:rsid w:val="009C7B5E"/>
    <w:rsid w:val="009C7E93"/>
    <w:rsid w:val="009D1E5C"/>
    <w:rsid w:val="009D22D0"/>
    <w:rsid w:val="009D3479"/>
    <w:rsid w:val="009D5D20"/>
    <w:rsid w:val="009D5DDE"/>
    <w:rsid w:val="009D7A66"/>
    <w:rsid w:val="009D7B96"/>
    <w:rsid w:val="009E21CC"/>
    <w:rsid w:val="009E487F"/>
    <w:rsid w:val="009E4A9D"/>
    <w:rsid w:val="009E64DF"/>
    <w:rsid w:val="009F146D"/>
    <w:rsid w:val="009F1776"/>
    <w:rsid w:val="009F334E"/>
    <w:rsid w:val="009F38CA"/>
    <w:rsid w:val="009F3E36"/>
    <w:rsid w:val="009F70EC"/>
    <w:rsid w:val="00A01863"/>
    <w:rsid w:val="00A059B2"/>
    <w:rsid w:val="00A17526"/>
    <w:rsid w:val="00A32317"/>
    <w:rsid w:val="00A332B5"/>
    <w:rsid w:val="00A36314"/>
    <w:rsid w:val="00A36E46"/>
    <w:rsid w:val="00A565C1"/>
    <w:rsid w:val="00A56FDE"/>
    <w:rsid w:val="00A600B1"/>
    <w:rsid w:val="00A60DE9"/>
    <w:rsid w:val="00A613AC"/>
    <w:rsid w:val="00A65FE4"/>
    <w:rsid w:val="00A66265"/>
    <w:rsid w:val="00A66667"/>
    <w:rsid w:val="00A673D7"/>
    <w:rsid w:val="00A6793B"/>
    <w:rsid w:val="00A7113C"/>
    <w:rsid w:val="00A72249"/>
    <w:rsid w:val="00A7400C"/>
    <w:rsid w:val="00A84714"/>
    <w:rsid w:val="00A850E0"/>
    <w:rsid w:val="00A92317"/>
    <w:rsid w:val="00AA0089"/>
    <w:rsid w:val="00AA2695"/>
    <w:rsid w:val="00AA327E"/>
    <w:rsid w:val="00AB1E6E"/>
    <w:rsid w:val="00AB2198"/>
    <w:rsid w:val="00AB35DF"/>
    <w:rsid w:val="00AB65AE"/>
    <w:rsid w:val="00AC24F4"/>
    <w:rsid w:val="00AC5723"/>
    <w:rsid w:val="00AD1A5B"/>
    <w:rsid w:val="00AE0219"/>
    <w:rsid w:val="00AE1ED2"/>
    <w:rsid w:val="00AF564A"/>
    <w:rsid w:val="00B022F4"/>
    <w:rsid w:val="00B11948"/>
    <w:rsid w:val="00B12645"/>
    <w:rsid w:val="00B145FC"/>
    <w:rsid w:val="00B15EEE"/>
    <w:rsid w:val="00B15F4D"/>
    <w:rsid w:val="00B17093"/>
    <w:rsid w:val="00B33E55"/>
    <w:rsid w:val="00B35761"/>
    <w:rsid w:val="00B371A6"/>
    <w:rsid w:val="00B42C97"/>
    <w:rsid w:val="00B43B28"/>
    <w:rsid w:val="00B5133C"/>
    <w:rsid w:val="00B529F6"/>
    <w:rsid w:val="00B552CA"/>
    <w:rsid w:val="00B57139"/>
    <w:rsid w:val="00B57E57"/>
    <w:rsid w:val="00B60844"/>
    <w:rsid w:val="00B644A6"/>
    <w:rsid w:val="00B71738"/>
    <w:rsid w:val="00B72516"/>
    <w:rsid w:val="00B73ED9"/>
    <w:rsid w:val="00B77ABF"/>
    <w:rsid w:val="00B81C70"/>
    <w:rsid w:val="00B81CF2"/>
    <w:rsid w:val="00B91385"/>
    <w:rsid w:val="00B92B7F"/>
    <w:rsid w:val="00B9545E"/>
    <w:rsid w:val="00B9551C"/>
    <w:rsid w:val="00BA03F1"/>
    <w:rsid w:val="00BA4ED9"/>
    <w:rsid w:val="00BB2862"/>
    <w:rsid w:val="00BB3860"/>
    <w:rsid w:val="00BB3DF8"/>
    <w:rsid w:val="00BB6F70"/>
    <w:rsid w:val="00BB7174"/>
    <w:rsid w:val="00BC0BAF"/>
    <w:rsid w:val="00BC4393"/>
    <w:rsid w:val="00BD0E0A"/>
    <w:rsid w:val="00BD3434"/>
    <w:rsid w:val="00BD3E7C"/>
    <w:rsid w:val="00BE0D60"/>
    <w:rsid w:val="00BE4A7B"/>
    <w:rsid w:val="00BF24BA"/>
    <w:rsid w:val="00BF760F"/>
    <w:rsid w:val="00C01C6A"/>
    <w:rsid w:val="00C0280F"/>
    <w:rsid w:val="00C05B16"/>
    <w:rsid w:val="00C07F17"/>
    <w:rsid w:val="00C12640"/>
    <w:rsid w:val="00C177F9"/>
    <w:rsid w:val="00C30801"/>
    <w:rsid w:val="00C32CD8"/>
    <w:rsid w:val="00C35D06"/>
    <w:rsid w:val="00C370A8"/>
    <w:rsid w:val="00C37430"/>
    <w:rsid w:val="00C445B4"/>
    <w:rsid w:val="00C5261B"/>
    <w:rsid w:val="00C54E31"/>
    <w:rsid w:val="00C55DFD"/>
    <w:rsid w:val="00C8116C"/>
    <w:rsid w:val="00C816CB"/>
    <w:rsid w:val="00C83459"/>
    <w:rsid w:val="00C862BC"/>
    <w:rsid w:val="00C928BF"/>
    <w:rsid w:val="00C97875"/>
    <w:rsid w:val="00CA5A6A"/>
    <w:rsid w:val="00CB05F9"/>
    <w:rsid w:val="00CB2DB3"/>
    <w:rsid w:val="00CC3505"/>
    <w:rsid w:val="00CC5367"/>
    <w:rsid w:val="00CC5CD3"/>
    <w:rsid w:val="00CD0DCE"/>
    <w:rsid w:val="00CD754A"/>
    <w:rsid w:val="00CD78EF"/>
    <w:rsid w:val="00CE3506"/>
    <w:rsid w:val="00CE5D9D"/>
    <w:rsid w:val="00CE7E45"/>
    <w:rsid w:val="00D013BD"/>
    <w:rsid w:val="00D06FB9"/>
    <w:rsid w:val="00D11E73"/>
    <w:rsid w:val="00D13672"/>
    <w:rsid w:val="00D13AC3"/>
    <w:rsid w:val="00D207C3"/>
    <w:rsid w:val="00D20997"/>
    <w:rsid w:val="00D239A7"/>
    <w:rsid w:val="00D2559B"/>
    <w:rsid w:val="00D378CD"/>
    <w:rsid w:val="00D412C6"/>
    <w:rsid w:val="00D448EE"/>
    <w:rsid w:val="00D45CEC"/>
    <w:rsid w:val="00D50990"/>
    <w:rsid w:val="00D53812"/>
    <w:rsid w:val="00D6186B"/>
    <w:rsid w:val="00D729B5"/>
    <w:rsid w:val="00D770D9"/>
    <w:rsid w:val="00D81BBA"/>
    <w:rsid w:val="00D852E2"/>
    <w:rsid w:val="00D97000"/>
    <w:rsid w:val="00D97599"/>
    <w:rsid w:val="00DA0789"/>
    <w:rsid w:val="00DB2665"/>
    <w:rsid w:val="00DB7424"/>
    <w:rsid w:val="00DC0EC4"/>
    <w:rsid w:val="00DC1D79"/>
    <w:rsid w:val="00DC3D23"/>
    <w:rsid w:val="00DC5EF6"/>
    <w:rsid w:val="00DC7ECE"/>
    <w:rsid w:val="00DD1867"/>
    <w:rsid w:val="00DD235C"/>
    <w:rsid w:val="00DD777C"/>
    <w:rsid w:val="00DE04C5"/>
    <w:rsid w:val="00DE168F"/>
    <w:rsid w:val="00DE201F"/>
    <w:rsid w:val="00DE6F26"/>
    <w:rsid w:val="00DF0D95"/>
    <w:rsid w:val="00DF58B3"/>
    <w:rsid w:val="00E03986"/>
    <w:rsid w:val="00E078F0"/>
    <w:rsid w:val="00E11CAB"/>
    <w:rsid w:val="00E12B95"/>
    <w:rsid w:val="00E151B5"/>
    <w:rsid w:val="00E2098C"/>
    <w:rsid w:val="00E22249"/>
    <w:rsid w:val="00E27EF0"/>
    <w:rsid w:val="00E27F24"/>
    <w:rsid w:val="00E35AAB"/>
    <w:rsid w:val="00E455D6"/>
    <w:rsid w:val="00E47EA3"/>
    <w:rsid w:val="00E622DE"/>
    <w:rsid w:val="00E63AED"/>
    <w:rsid w:val="00E6533B"/>
    <w:rsid w:val="00E65C20"/>
    <w:rsid w:val="00E74411"/>
    <w:rsid w:val="00E74F87"/>
    <w:rsid w:val="00E779FA"/>
    <w:rsid w:val="00E85695"/>
    <w:rsid w:val="00E903CD"/>
    <w:rsid w:val="00E90819"/>
    <w:rsid w:val="00E9185A"/>
    <w:rsid w:val="00E972BC"/>
    <w:rsid w:val="00EA228D"/>
    <w:rsid w:val="00EA6437"/>
    <w:rsid w:val="00EA7F78"/>
    <w:rsid w:val="00EA7FBB"/>
    <w:rsid w:val="00EB0200"/>
    <w:rsid w:val="00EB52F3"/>
    <w:rsid w:val="00ED0C11"/>
    <w:rsid w:val="00ED43FC"/>
    <w:rsid w:val="00ED5349"/>
    <w:rsid w:val="00ED6E22"/>
    <w:rsid w:val="00EE2229"/>
    <w:rsid w:val="00EF4FDE"/>
    <w:rsid w:val="00EF7E63"/>
    <w:rsid w:val="00F00ACA"/>
    <w:rsid w:val="00F114D6"/>
    <w:rsid w:val="00F14074"/>
    <w:rsid w:val="00F1622F"/>
    <w:rsid w:val="00F41AF2"/>
    <w:rsid w:val="00F44F13"/>
    <w:rsid w:val="00F7559F"/>
    <w:rsid w:val="00F77305"/>
    <w:rsid w:val="00F777F8"/>
    <w:rsid w:val="00F80A78"/>
    <w:rsid w:val="00F81F38"/>
    <w:rsid w:val="00F91E97"/>
    <w:rsid w:val="00F945F1"/>
    <w:rsid w:val="00FA047C"/>
    <w:rsid w:val="00FA15EF"/>
    <w:rsid w:val="00FA5E6F"/>
    <w:rsid w:val="00FB3903"/>
    <w:rsid w:val="00FC2B21"/>
    <w:rsid w:val="00FC5904"/>
    <w:rsid w:val="00FC76BE"/>
    <w:rsid w:val="00FE3F37"/>
    <w:rsid w:val="00FE43DC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64472E76"/>
  <w15:docId w15:val="{DA05D7A2-4001-4B0D-B56A-951B0D61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  <w:style w:type="paragraph" w:styleId="FootnoteText">
    <w:name w:val="footnote text"/>
    <w:basedOn w:val="Normal"/>
    <w:semiHidden/>
    <w:rsid w:val="00DC5E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C5EF6"/>
    <w:rPr>
      <w:vertAlign w:val="superscript"/>
    </w:rPr>
  </w:style>
  <w:style w:type="character" w:styleId="PageNumber">
    <w:name w:val="page number"/>
    <w:basedOn w:val="DefaultParagraphFont"/>
    <w:rsid w:val="00A36E46"/>
  </w:style>
  <w:style w:type="paragraph" w:styleId="NormalWeb">
    <w:name w:val="Normal (Web)"/>
    <w:basedOn w:val="Normal"/>
    <w:rsid w:val="00F945F1"/>
  </w:style>
  <w:style w:type="paragraph" w:styleId="EndnoteText">
    <w:name w:val="endnote text"/>
    <w:basedOn w:val="Normal"/>
    <w:link w:val="EndnoteTextChar"/>
    <w:rsid w:val="00796D3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96D39"/>
    <w:rPr>
      <w:lang w:val="en-CA" w:eastAsia="en-US"/>
    </w:rPr>
  </w:style>
  <w:style w:type="character" w:styleId="EndnoteReference">
    <w:name w:val="endnote reference"/>
    <w:basedOn w:val="DefaultParagraphFont"/>
    <w:rsid w:val="00796D39"/>
    <w:rPr>
      <w:vertAlign w:val="superscript"/>
    </w:rPr>
  </w:style>
  <w:style w:type="paragraph" w:styleId="ListParagraph">
    <w:name w:val="List Paragraph"/>
    <w:basedOn w:val="Normal"/>
    <w:uiPriority w:val="34"/>
    <w:qFormat/>
    <w:rsid w:val="00FA1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635CE-B093-4A03-B54E-28F2CCD85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60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mira.simic</dc:creator>
  <cp:lastModifiedBy>Biljana Moćić</cp:lastModifiedBy>
  <cp:revision>14</cp:revision>
  <cp:lastPrinted>2021-02-26T10:41:00Z</cp:lastPrinted>
  <dcterms:created xsi:type="dcterms:W3CDTF">2021-02-26T09:47:00Z</dcterms:created>
  <dcterms:modified xsi:type="dcterms:W3CDTF">2021-02-26T10:58:00Z</dcterms:modified>
</cp:coreProperties>
</file>